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3E47D" w14:textId="09CEA178" w:rsidR="006E67C5" w:rsidRPr="006E67C5" w:rsidRDefault="001664EC" w:rsidP="006E67C5">
      <w:pPr>
        <w:jc w:val="right"/>
        <w:rPr>
          <w:b/>
          <w:noProof/>
          <w:szCs w:val="24"/>
          <w:lang w:val="en-US"/>
        </w:rPr>
      </w:pPr>
      <w:r>
        <w:rPr>
          <w:noProof/>
          <w:szCs w:val="24"/>
          <w:lang w:val="en-US"/>
        </w:rPr>
        <w:t xml:space="preserve">         </w:t>
      </w:r>
      <w:r w:rsidR="006E67C5" w:rsidRPr="006E67C5">
        <w:rPr>
          <w:b/>
          <w:noProof/>
          <w:szCs w:val="24"/>
          <w:lang w:val="en-US"/>
        </w:rPr>
        <w:t xml:space="preserve">Projektas </w:t>
      </w:r>
      <w:r w:rsidRPr="006E67C5">
        <w:rPr>
          <w:b/>
          <w:noProof/>
          <w:szCs w:val="24"/>
          <w:lang w:val="en-US"/>
        </w:rPr>
        <w:t xml:space="preserve">                                                    </w:t>
      </w:r>
    </w:p>
    <w:p w14:paraId="463C0BB2" w14:textId="1CAAF6EA" w:rsidR="00A16663" w:rsidRPr="00A16663" w:rsidRDefault="003D24A7" w:rsidP="007B0253">
      <w:pPr>
        <w:jc w:val="center"/>
        <w:rPr>
          <w:szCs w:val="24"/>
          <w:lang w:eastAsia="lt-LT"/>
        </w:rPr>
      </w:pPr>
      <w:r>
        <w:rPr>
          <w:noProof/>
          <w:szCs w:val="24"/>
          <w:lang w:val="en-US"/>
        </w:rPr>
        <w:drawing>
          <wp:inline distT="0" distB="0" distL="0" distR="0" wp14:anchorId="4D6A7B59" wp14:editId="090ADB34">
            <wp:extent cx="678180" cy="678180"/>
            <wp:effectExtent l="0" t="0" r="7620" b="762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r w:rsidR="001664EC">
        <w:rPr>
          <w:noProof/>
          <w:szCs w:val="24"/>
          <w:lang w:val="en-US"/>
        </w:rPr>
        <w:t xml:space="preserve">                                       </w:t>
      </w:r>
      <w:r w:rsidR="001664EC" w:rsidRPr="001664EC">
        <w:rPr>
          <w:b/>
          <w:noProof/>
          <w:szCs w:val="24"/>
          <w:lang w:val="en-US"/>
        </w:rPr>
        <w:t xml:space="preserve"> </w:t>
      </w:r>
      <w:r w:rsidR="001664EC">
        <w:rPr>
          <w:noProof/>
          <w:szCs w:val="24"/>
          <w:lang w:val="en-US"/>
        </w:rPr>
        <w:t xml:space="preserve">          </w:t>
      </w:r>
    </w:p>
    <w:p w14:paraId="08998CDA" w14:textId="77777777" w:rsidR="00A16663" w:rsidRPr="00A16663" w:rsidRDefault="00A16663" w:rsidP="00A16663">
      <w:pPr>
        <w:jc w:val="center"/>
        <w:rPr>
          <w:b/>
          <w:szCs w:val="24"/>
          <w:lang w:eastAsia="lt-LT"/>
        </w:rPr>
      </w:pPr>
      <w:r w:rsidRPr="00A16663">
        <w:rPr>
          <w:b/>
          <w:szCs w:val="24"/>
          <w:lang w:eastAsia="lt-LT"/>
        </w:rPr>
        <w:t>ANYKŠČIŲ RAJONO SAVIVALDYBĖS</w:t>
      </w:r>
    </w:p>
    <w:p w14:paraId="05BD2ADD" w14:textId="77777777" w:rsidR="00A16663" w:rsidRPr="00A16663" w:rsidRDefault="00A16663" w:rsidP="00A16663">
      <w:pPr>
        <w:jc w:val="center"/>
        <w:rPr>
          <w:b/>
          <w:szCs w:val="24"/>
          <w:lang w:eastAsia="lt-LT"/>
        </w:rPr>
      </w:pPr>
      <w:r w:rsidRPr="00A16663">
        <w:rPr>
          <w:b/>
          <w:szCs w:val="24"/>
          <w:lang w:eastAsia="lt-LT"/>
        </w:rPr>
        <w:t>TARYBA</w:t>
      </w:r>
    </w:p>
    <w:p w14:paraId="45222572" w14:textId="77777777" w:rsidR="00A16663" w:rsidRPr="00A16663" w:rsidRDefault="00A16663" w:rsidP="00A16663">
      <w:pPr>
        <w:jc w:val="center"/>
        <w:rPr>
          <w:b/>
          <w:szCs w:val="24"/>
          <w:lang w:eastAsia="lt-LT"/>
        </w:rPr>
      </w:pPr>
    </w:p>
    <w:p w14:paraId="4A0352FE" w14:textId="77777777" w:rsidR="00A16663" w:rsidRPr="00A16663" w:rsidRDefault="00A16663" w:rsidP="00A16663">
      <w:pPr>
        <w:jc w:val="center"/>
        <w:rPr>
          <w:b/>
          <w:szCs w:val="24"/>
          <w:lang w:eastAsia="lt-LT"/>
        </w:rPr>
      </w:pPr>
      <w:r w:rsidRPr="00A16663">
        <w:rPr>
          <w:b/>
          <w:szCs w:val="24"/>
          <w:lang w:eastAsia="lt-LT"/>
        </w:rPr>
        <w:t>SPRENDIMAS</w:t>
      </w:r>
    </w:p>
    <w:p w14:paraId="199F5671" w14:textId="40F1C0A3" w:rsidR="007E53F9" w:rsidRPr="00083519" w:rsidRDefault="007E53F9" w:rsidP="007E53F9">
      <w:pPr>
        <w:jc w:val="center"/>
        <w:rPr>
          <w:b/>
          <w:bCs/>
          <w:caps/>
        </w:rPr>
      </w:pPr>
      <w:r w:rsidRPr="00083519">
        <w:rPr>
          <w:b/>
          <w:bCs/>
          <w:caps/>
        </w:rPr>
        <w:fldChar w:fldCharType="begin"/>
      </w:r>
      <w:r w:rsidRPr="00083519">
        <w:rPr>
          <w:b/>
          <w:bCs/>
          <w:caps/>
        </w:rPr>
        <w:instrText xml:space="preserve"> FILLIN "Pavadinimas" \* MERGEFORMAT </w:instrText>
      </w:r>
      <w:r w:rsidRPr="00083519">
        <w:rPr>
          <w:b/>
          <w:bCs/>
          <w:caps/>
        </w:rPr>
        <w:fldChar w:fldCharType="separate"/>
      </w:r>
      <w:r w:rsidRPr="00083519">
        <w:rPr>
          <w:b/>
          <w:bCs/>
          <w:caps/>
        </w:rPr>
        <w:t xml:space="preserve">Dėl Anykščių rajono savivaldybės tarybos 2013 m. gegužės </w:t>
      </w:r>
      <w:r w:rsidR="00F25696">
        <w:rPr>
          <w:b/>
          <w:bCs/>
          <w:caps/>
        </w:rPr>
        <w:t>30</w:t>
      </w:r>
      <w:r w:rsidRPr="00083519">
        <w:rPr>
          <w:b/>
          <w:bCs/>
          <w:caps/>
        </w:rPr>
        <w:t xml:space="preserve"> d.</w:t>
      </w:r>
    </w:p>
    <w:p w14:paraId="10C3E0E8" w14:textId="26F6BA10" w:rsidR="007E53F9" w:rsidRPr="00D47C7E" w:rsidRDefault="007E53F9" w:rsidP="007E53F9">
      <w:r w:rsidRPr="00083519">
        <w:rPr>
          <w:b/>
          <w:bCs/>
          <w:caps/>
        </w:rPr>
        <w:t xml:space="preserve">sprendimo nr. </w:t>
      </w:r>
      <w:r w:rsidRPr="00083519">
        <w:rPr>
          <w:b/>
          <w:bCs/>
        </w:rPr>
        <w:t>1-TS-185</w:t>
      </w:r>
      <w:r w:rsidRPr="00083519">
        <w:fldChar w:fldCharType="begin"/>
      </w:r>
      <w:r w:rsidRPr="00083519">
        <w:instrText xml:space="preserve"> FILLIN "indeksas" \* MERGEFORMAT </w:instrText>
      </w:r>
      <w:r w:rsidRPr="00083519">
        <w:fldChar w:fldCharType="end"/>
      </w:r>
      <w:r w:rsidRPr="00083519">
        <w:t xml:space="preserve"> ,,</w:t>
      </w:r>
      <w:r w:rsidRPr="00083519">
        <w:rPr>
          <w:b/>
          <w:bCs/>
        </w:rPr>
        <w:t xml:space="preserve">DĖL </w:t>
      </w:r>
      <w:r w:rsidRPr="00083519">
        <w:rPr>
          <w:b/>
          <w:bCs/>
          <w:caps/>
        </w:rPr>
        <w:t xml:space="preserve">STATUSO SUTEIKIMO anykščių rajono savivaldybės TERITORIJOJE ESANČIOMS KAPINĖMS" </w:t>
      </w:r>
      <w:r>
        <w:rPr>
          <w:b/>
          <w:bCs/>
          <w:caps/>
        </w:rPr>
        <w:t>pa</w:t>
      </w:r>
      <w:r w:rsidR="00721CD7">
        <w:rPr>
          <w:b/>
          <w:bCs/>
          <w:caps/>
        </w:rPr>
        <w:t>keitimo</w:t>
      </w:r>
      <w:r w:rsidRPr="00083519">
        <w:rPr>
          <w:b/>
          <w:bCs/>
          <w:caps/>
        </w:rPr>
        <w:t xml:space="preserve">  </w:t>
      </w:r>
      <w:r w:rsidRPr="00083519">
        <w:rPr>
          <w:b/>
          <w:bCs/>
          <w:caps/>
        </w:rPr>
        <w:fldChar w:fldCharType="end"/>
      </w:r>
    </w:p>
    <w:p w14:paraId="4597CC11" w14:textId="77777777" w:rsidR="007E53F9" w:rsidRDefault="007E53F9" w:rsidP="007E53F9">
      <w:pPr>
        <w:jc w:val="center"/>
      </w:pPr>
    </w:p>
    <w:p w14:paraId="054070FC" w14:textId="2069BF57" w:rsidR="007456F8" w:rsidRDefault="0046722D">
      <w:pPr>
        <w:tabs>
          <w:tab w:val="left" w:pos="1296"/>
          <w:tab w:val="center" w:pos="4153"/>
          <w:tab w:val="right" w:pos="8306"/>
        </w:tabs>
        <w:jc w:val="center"/>
        <w:rPr>
          <w:b/>
          <w:caps/>
        </w:rPr>
      </w:pPr>
      <w:r>
        <w:t>2023</w:t>
      </w:r>
      <w:r w:rsidR="002F6C00">
        <w:t xml:space="preserve"> m. </w:t>
      </w:r>
      <w:r>
        <w:t xml:space="preserve"> </w:t>
      </w:r>
      <w:r w:rsidR="00B30AC4">
        <w:t>rugsėjo</w:t>
      </w:r>
      <w:r w:rsidR="00093546">
        <w:t xml:space="preserve"> 28 </w:t>
      </w:r>
      <w:r>
        <w:t>d. Nr. 1-T-</w:t>
      </w:r>
    </w:p>
    <w:p w14:paraId="143B2274" w14:textId="77777777" w:rsidR="007456F8" w:rsidRDefault="003F6FE7">
      <w:pPr>
        <w:jc w:val="center"/>
      </w:pPr>
      <w:r>
        <w:t>Anykščiai</w:t>
      </w:r>
    </w:p>
    <w:p w14:paraId="3BA58ABE" w14:textId="77777777" w:rsidR="007456F8" w:rsidRDefault="007456F8">
      <w:pPr>
        <w:jc w:val="both"/>
      </w:pPr>
    </w:p>
    <w:p w14:paraId="782058E5" w14:textId="2DB1231C" w:rsidR="00AB6AAD" w:rsidRPr="006D5DB3" w:rsidRDefault="00AB7760" w:rsidP="003B55CF">
      <w:pPr>
        <w:tabs>
          <w:tab w:val="num" w:pos="0"/>
          <w:tab w:val="left" w:pos="567"/>
        </w:tabs>
        <w:spacing w:line="276" w:lineRule="auto"/>
        <w:jc w:val="both"/>
      </w:pPr>
      <w:r>
        <w:rPr>
          <w:color w:val="000000"/>
          <w:szCs w:val="24"/>
          <w:lang w:eastAsia="lt-LT"/>
        </w:rPr>
        <w:t xml:space="preserve">          </w:t>
      </w:r>
      <w:r w:rsidR="002F6C00">
        <w:rPr>
          <w:color w:val="000000"/>
          <w:szCs w:val="24"/>
          <w:lang w:eastAsia="lt-LT"/>
        </w:rPr>
        <w:t xml:space="preserve">Vadovaudamasi </w:t>
      </w:r>
      <w:bookmarkStart w:id="0" w:name="_Hlk530051650"/>
      <w:r w:rsidR="002F6C00">
        <w:rPr>
          <w:color w:val="000000"/>
          <w:szCs w:val="24"/>
          <w:lang w:eastAsia="lt-LT"/>
        </w:rPr>
        <w:t>Lietuvos Respublikos vietos savivaldos įstatymo 6 straipsnio 41 punktu, 1</w:t>
      </w:r>
      <w:r w:rsidR="008038E5">
        <w:rPr>
          <w:color w:val="000000"/>
          <w:szCs w:val="24"/>
          <w:lang w:eastAsia="lt-LT"/>
        </w:rPr>
        <w:t>5</w:t>
      </w:r>
      <w:r w:rsidR="002F6C00">
        <w:rPr>
          <w:color w:val="000000"/>
          <w:szCs w:val="24"/>
          <w:lang w:eastAsia="lt-LT"/>
        </w:rPr>
        <w:t xml:space="preserve"> straipsnio 2 dalies </w:t>
      </w:r>
      <w:r w:rsidR="008038E5">
        <w:rPr>
          <w:color w:val="000000"/>
          <w:szCs w:val="24"/>
          <w:lang w:eastAsia="lt-LT"/>
        </w:rPr>
        <w:t>28</w:t>
      </w:r>
      <w:r w:rsidR="002F6C00">
        <w:rPr>
          <w:color w:val="000000"/>
          <w:szCs w:val="24"/>
          <w:lang w:eastAsia="lt-LT"/>
        </w:rPr>
        <w:t xml:space="preserve"> punktu ir 1</w:t>
      </w:r>
      <w:r w:rsidR="008038E5">
        <w:rPr>
          <w:color w:val="000000"/>
          <w:szCs w:val="24"/>
          <w:lang w:eastAsia="lt-LT"/>
        </w:rPr>
        <w:t>6</w:t>
      </w:r>
      <w:r w:rsidR="002F6C00">
        <w:rPr>
          <w:color w:val="000000"/>
          <w:szCs w:val="24"/>
          <w:lang w:eastAsia="lt-LT"/>
        </w:rPr>
        <w:t xml:space="preserve"> straipsnio 1 dalimi, Lietuvos Respublikos žmonių palaikų laidojimo įstatym</w:t>
      </w:r>
      <w:r w:rsidR="008038E5">
        <w:rPr>
          <w:color w:val="000000"/>
          <w:szCs w:val="24"/>
          <w:lang w:eastAsia="lt-LT"/>
        </w:rPr>
        <w:t>o 23 straipsnio 2 dalimi</w:t>
      </w:r>
      <w:r w:rsidR="00C976DC">
        <w:rPr>
          <w:color w:val="000000"/>
          <w:szCs w:val="24"/>
          <w:lang w:eastAsia="lt-LT"/>
        </w:rPr>
        <w:t>,</w:t>
      </w:r>
      <w:r w:rsidR="002F6C00">
        <w:rPr>
          <w:color w:val="000000"/>
          <w:szCs w:val="24"/>
          <w:lang w:eastAsia="lt-LT"/>
        </w:rPr>
        <w:t xml:space="preserve"> </w:t>
      </w:r>
      <w:bookmarkStart w:id="1" w:name="_Hlk530724193"/>
      <w:r w:rsidR="002F6C00">
        <w:t>Kapinių tvarkymo taisykl</w:t>
      </w:r>
      <w:r w:rsidR="00EF3347">
        <w:t>ių</w:t>
      </w:r>
      <w:r w:rsidR="002F6C00">
        <w:t>, patvirtint</w:t>
      </w:r>
      <w:r w:rsidR="00EF3347">
        <w:t>ų</w:t>
      </w:r>
      <w:r w:rsidR="002F6C00">
        <w:t xml:space="preserve"> Lietuvos Respublikos Vyriausybės 2008 m. lapkričio 19 d. nutarimu Nr. 1207 „Dėl Lietuvos Respublikos žmonių palaikų laidojimo įstatymo įgyvendinamųjų teisės aktų patvirtinimo“</w:t>
      </w:r>
      <w:bookmarkEnd w:id="1"/>
      <w:r w:rsidR="00FC2BBD">
        <w:t xml:space="preserve"> </w:t>
      </w:r>
      <w:r w:rsidR="00D759CD">
        <w:t>5,</w:t>
      </w:r>
      <w:r w:rsidR="00FC2BBD">
        <w:t xml:space="preserve"> </w:t>
      </w:r>
      <w:r w:rsidR="00D759CD">
        <w:t>6</w:t>
      </w:r>
      <w:r w:rsidR="00FC2BBD">
        <w:t xml:space="preserve">, </w:t>
      </w:r>
      <w:r w:rsidR="00D759CD">
        <w:t>7 ir 8 punktais,</w:t>
      </w:r>
      <w:r w:rsidR="002F6C00">
        <w:t xml:space="preserve"> </w:t>
      </w:r>
      <w:bookmarkEnd w:id="0"/>
      <w:r w:rsidR="003F6FE7" w:rsidRPr="006D5DB3">
        <w:t>Anykščių</w:t>
      </w:r>
      <w:r w:rsidR="002F6C00" w:rsidRPr="006D5DB3">
        <w:t xml:space="preserve"> rajono savivaldybės taryba </w:t>
      </w:r>
      <w:r w:rsidR="002F6C00" w:rsidRPr="006D5DB3">
        <w:rPr>
          <w:spacing w:val="120"/>
        </w:rPr>
        <w:t>nusprendži</w:t>
      </w:r>
      <w:r w:rsidR="002F6C00" w:rsidRPr="006D5DB3">
        <w:t xml:space="preserve">a: </w:t>
      </w:r>
    </w:p>
    <w:p w14:paraId="06D92A34" w14:textId="77777777" w:rsidR="00A658EE" w:rsidRPr="006D5DB3" w:rsidRDefault="00A84333" w:rsidP="00AB6AAD">
      <w:r w:rsidRPr="006D5DB3">
        <w:t xml:space="preserve">           </w:t>
      </w:r>
      <w:r w:rsidR="00093546" w:rsidRPr="006D5DB3">
        <w:t xml:space="preserve"> Pakeisti</w:t>
      </w:r>
      <w:r w:rsidR="00A658EE" w:rsidRPr="006D5DB3">
        <w:t>:</w:t>
      </w:r>
      <w:r w:rsidR="00093546" w:rsidRPr="006D5DB3">
        <w:t xml:space="preserve"> </w:t>
      </w:r>
    </w:p>
    <w:p w14:paraId="0A95B2BD" w14:textId="09488ADB" w:rsidR="00093546" w:rsidRPr="006D5DB3" w:rsidRDefault="00A658EE" w:rsidP="006E67C5">
      <w:pPr>
        <w:jc w:val="both"/>
      </w:pPr>
      <w:r w:rsidRPr="006D5DB3">
        <w:t xml:space="preserve">1. </w:t>
      </w:r>
      <w:r w:rsidR="00093546" w:rsidRPr="006D5DB3">
        <w:t>Anykščių rajono savivaldybės riboto laidojimo kapinių sąrašą, patvirtintą Anykščių rajono savivaldybės tarybos 2013 m. gegužės 30 d. sprendimo Nr. 1-TS-185 ,,Dėl statuso suteikimo Anykščių rajono savivaldybės teritorijoje esančioms kapinėms“  2 priedu, papildant eilutėmis:</w:t>
      </w:r>
    </w:p>
    <w:p w14:paraId="501A6D7F" w14:textId="77777777" w:rsidR="002F7530" w:rsidRPr="006D5DB3" w:rsidRDefault="002F7530" w:rsidP="00AB6AAD"/>
    <w:tbl>
      <w:tblPr>
        <w:tblStyle w:val="Lentelstinklelis"/>
        <w:tblW w:w="0" w:type="auto"/>
        <w:tblLook w:val="04A0" w:firstRow="1" w:lastRow="0" w:firstColumn="1" w:lastColumn="0" w:noHBand="0" w:noVBand="1"/>
      </w:tblPr>
      <w:tblGrid>
        <w:gridCol w:w="625"/>
        <w:gridCol w:w="3780"/>
        <w:gridCol w:w="5224"/>
      </w:tblGrid>
      <w:tr w:rsidR="006D5DB3" w:rsidRPr="006D5DB3" w14:paraId="2C1AA0D9" w14:textId="77777777" w:rsidTr="002F7530">
        <w:tc>
          <w:tcPr>
            <w:tcW w:w="625" w:type="dxa"/>
          </w:tcPr>
          <w:p w14:paraId="291F41B2" w14:textId="04F8E463" w:rsidR="002F7530" w:rsidRPr="006D5DB3" w:rsidRDefault="002F7530" w:rsidP="00AB6AAD"/>
        </w:tc>
        <w:tc>
          <w:tcPr>
            <w:tcW w:w="3780" w:type="dxa"/>
          </w:tcPr>
          <w:p w14:paraId="2F282467" w14:textId="4BB3BA27" w:rsidR="002F7530" w:rsidRPr="006D5DB3" w:rsidRDefault="00DE67CB" w:rsidP="00AB6AAD">
            <w:pPr>
              <w:rPr>
                <w:b/>
                <w:bCs/>
              </w:rPr>
            </w:pPr>
            <w:r w:rsidRPr="006D5DB3">
              <w:rPr>
                <w:b/>
                <w:bCs/>
              </w:rPr>
              <w:t>Andrioniškio seniūnija</w:t>
            </w:r>
          </w:p>
        </w:tc>
        <w:tc>
          <w:tcPr>
            <w:tcW w:w="5224" w:type="dxa"/>
          </w:tcPr>
          <w:p w14:paraId="32095BFC" w14:textId="6C2553B0" w:rsidR="002F7530" w:rsidRPr="006D5DB3" w:rsidRDefault="002F7530" w:rsidP="00AB6AAD"/>
        </w:tc>
      </w:tr>
      <w:tr w:rsidR="006D5DB3" w:rsidRPr="006D5DB3" w14:paraId="6D57C53B" w14:textId="77777777" w:rsidTr="00DE67CB">
        <w:trPr>
          <w:trHeight w:val="705"/>
        </w:trPr>
        <w:tc>
          <w:tcPr>
            <w:tcW w:w="625" w:type="dxa"/>
          </w:tcPr>
          <w:p w14:paraId="14D374D7" w14:textId="48F935C5" w:rsidR="00DE67CB" w:rsidRPr="006D5DB3" w:rsidRDefault="00DE67CB" w:rsidP="00AB6AAD">
            <w:r w:rsidRPr="006D5DB3">
              <w:t>1</w:t>
            </w:r>
          </w:p>
        </w:tc>
        <w:tc>
          <w:tcPr>
            <w:tcW w:w="3780" w:type="dxa"/>
          </w:tcPr>
          <w:p w14:paraId="0F3607CB" w14:textId="4411CA39" w:rsidR="00DE67CB" w:rsidRPr="006D5DB3" w:rsidRDefault="00DE67CB" w:rsidP="00AB6AAD">
            <w:proofErr w:type="spellStart"/>
            <w:r w:rsidRPr="006D5DB3">
              <w:t>Padvarninkų</w:t>
            </w:r>
            <w:proofErr w:type="spellEnd"/>
            <w:r w:rsidRPr="006D5DB3">
              <w:t xml:space="preserve"> kaimo kapinės (</w:t>
            </w:r>
            <w:proofErr w:type="spellStart"/>
            <w:r w:rsidRPr="006D5DB3">
              <w:t>Padvarninkų</w:t>
            </w:r>
            <w:proofErr w:type="spellEnd"/>
            <w:r w:rsidRPr="006D5DB3">
              <w:t xml:space="preserve"> k., Andrioniškio sen.)</w:t>
            </w:r>
          </w:p>
        </w:tc>
        <w:tc>
          <w:tcPr>
            <w:tcW w:w="5224" w:type="dxa"/>
          </w:tcPr>
          <w:p w14:paraId="26D5A641" w14:textId="77777777" w:rsidR="00DE67CB" w:rsidRPr="006D5DB3" w:rsidRDefault="00DE67CB" w:rsidP="00AB6AAD"/>
        </w:tc>
      </w:tr>
    </w:tbl>
    <w:p w14:paraId="7D2BB5BB" w14:textId="13A5D909" w:rsidR="002F7530" w:rsidRPr="006D5DB3" w:rsidRDefault="00C951D1" w:rsidP="00AB6AAD">
      <w:r w:rsidRPr="006D5DB3">
        <w:t xml:space="preserve">        </w:t>
      </w:r>
    </w:p>
    <w:p w14:paraId="71855F48" w14:textId="0E9D8DEE" w:rsidR="00A658EE" w:rsidRPr="006D5DB3" w:rsidRDefault="006E67C5" w:rsidP="006E67C5">
      <w:pPr>
        <w:jc w:val="both"/>
      </w:pPr>
      <w:r w:rsidRPr="006D5DB3">
        <w:t xml:space="preserve">2. </w:t>
      </w:r>
      <w:r w:rsidR="00A658EE" w:rsidRPr="006D5DB3">
        <w:t>Anykščių rajono savivaldybės neveikiančių kapinių sąrašą, patvirtintą Anykščių rajono savivaldybės tarybos 2013 m. gegužės 30 d. sprendimo Nr. 1-TS-185 ,,Dėl statuso suteikimo Anykščių rajono savivaldybės teritorijoje esančioms kapinėms“ 3 priedu, papildant:</w:t>
      </w:r>
    </w:p>
    <w:p w14:paraId="0C1CAE9C" w14:textId="4D5A930A" w:rsidR="00A658EE" w:rsidRPr="006D5DB3" w:rsidRDefault="00A658EE" w:rsidP="006E67C5">
      <w:pPr>
        <w:jc w:val="both"/>
      </w:pPr>
      <w:r w:rsidRPr="006D5DB3">
        <w:t>2.1. Anykščių seniūnijos</w:t>
      </w:r>
      <w:r w:rsidR="006E67C5" w:rsidRPr="006D5DB3">
        <w:t xml:space="preserve"> kapinių</w:t>
      </w:r>
      <w:r w:rsidRPr="006D5DB3">
        <w:t xml:space="preserve"> sąrašą 15 eilute:</w:t>
      </w:r>
    </w:p>
    <w:p w14:paraId="3D1A4F0B" w14:textId="77777777" w:rsidR="00A658EE" w:rsidRPr="006D5DB3" w:rsidRDefault="00A658EE" w:rsidP="00AB6AAD"/>
    <w:tbl>
      <w:tblPr>
        <w:tblStyle w:val="Lentelstinklelis"/>
        <w:tblW w:w="0" w:type="auto"/>
        <w:tblLook w:val="04A0" w:firstRow="1" w:lastRow="0" w:firstColumn="1" w:lastColumn="0" w:noHBand="0" w:noVBand="1"/>
      </w:tblPr>
      <w:tblGrid>
        <w:gridCol w:w="625"/>
        <w:gridCol w:w="3780"/>
        <w:gridCol w:w="5224"/>
      </w:tblGrid>
      <w:tr w:rsidR="00A658EE" w:rsidRPr="006D5DB3" w14:paraId="22BC3860" w14:textId="77777777" w:rsidTr="00DA423F">
        <w:tc>
          <w:tcPr>
            <w:tcW w:w="625" w:type="dxa"/>
          </w:tcPr>
          <w:p w14:paraId="475F67B3" w14:textId="77777777" w:rsidR="00A658EE" w:rsidRPr="006D5DB3" w:rsidRDefault="00A658EE" w:rsidP="00DA423F">
            <w:r w:rsidRPr="006D5DB3">
              <w:t>15.</w:t>
            </w:r>
          </w:p>
        </w:tc>
        <w:tc>
          <w:tcPr>
            <w:tcW w:w="3780" w:type="dxa"/>
          </w:tcPr>
          <w:p w14:paraId="321A08A8" w14:textId="77777777" w:rsidR="00A658EE" w:rsidRPr="006D5DB3" w:rsidRDefault="00A658EE" w:rsidP="00DA423F">
            <w:r w:rsidRPr="006D5DB3">
              <w:t>Lašinių kaimo kapinės (Lašinių k., Anykščių sen.)</w:t>
            </w:r>
          </w:p>
        </w:tc>
        <w:tc>
          <w:tcPr>
            <w:tcW w:w="5224" w:type="dxa"/>
          </w:tcPr>
          <w:p w14:paraId="2BCAEB93" w14:textId="77777777" w:rsidR="00A658EE" w:rsidRPr="006D5DB3" w:rsidRDefault="00A658EE" w:rsidP="00DA423F"/>
        </w:tc>
      </w:tr>
    </w:tbl>
    <w:p w14:paraId="510F7D46" w14:textId="77777777" w:rsidR="00A658EE" w:rsidRPr="006D5DB3" w:rsidRDefault="00A658EE" w:rsidP="00AB6AAD"/>
    <w:p w14:paraId="355733B3" w14:textId="26C7CD96" w:rsidR="00A658EE" w:rsidRPr="006D5DB3" w:rsidRDefault="00A658EE" w:rsidP="00AB6AAD">
      <w:r w:rsidRPr="006D5DB3">
        <w:t>2.2. Kavarsko seniūnijos</w:t>
      </w:r>
      <w:r w:rsidR="006E67C5" w:rsidRPr="006D5DB3">
        <w:t xml:space="preserve"> kapinių</w:t>
      </w:r>
      <w:r w:rsidRPr="006D5DB3">
        <w:t xml:space="preserve"> sąrašą 21 eilute:</w:t>
      </w:r>
    </w:p>
    <w:p w14:paraId="593619B0" w14:textId="77777777" w:rsidR="00A658EE" w:rsidRPr="006D5DB3" w:rsidRDefault="00A658EE" w:rsidP="00AB6AAD"/>
    <w:tbl>
      <w:tblPr>
        <w:tblStyle w:val="Lentelstinklelis"/>
        <w:tblW w:w="0" w:type="auto"/>
        <w:tblLook w:val="04A0" w:firstRow="1" w:lastRow="0" w:firstColumn="1" w:lastColumn="0" w:noHBand="0" w:noVBand="1"/>
      </w:tblPr>
      <w:tblGrid>
        <w:gridCol w:w="625"/>
        <w:gridCol w:w="3780"/>
        <w:gridCol w:w="5224"/>
      </w:tblGrid>
      <w:tr w:rsidR="006D5DB3" w:rsidRPr="006D5DB3" w14:paraId="18436749" w14:textId="77777777" w:rsidTr="00DA423F">
        <w:tc>
          <w:tcPr>
            <w:tcW w:w="625" w:type="dxa"/>
          </w:tcPr>
          <w:p w14:paraId="34BCF870" w14:textId="77777777" w:rsidR="00A658EE" w:rsidRPr="006D5DB3" w:rsidRDefault="00A658EE" w:rsidP="00DA423F">
            <w:r w:rsidRPr="006D5DB3">
              <w:t>21.</w:t>
            </w:r>
          </w:p>
        </w:tc>
        <w:tc>
          <w:tcPr>
            <w:tcW w:w="3780" w:type="dxa"/>
          </w:tcPr>
          <w:p w14:paraId="5093A65F" w14:textId="77777777" w:rsidR="00A658EE" w:rsidRPr="006D5DB3" w:rsidRDefault="00A658EE" w:rsidP="00DA423F">
            <w:r w:rsidRPr="006D5DB3">
              <w:t xml:space="preserve">Kavarsko žydų pirmosios senosios kapinės </w:t>
            </w:r>
            <w:r w:rsidRPr="006D5DB3">
              <w:rPr>
                <w:szCs w:val="24"/>
              </w:rPr>
              <w:t>(P. Raudonikio g., Kavarsko m., Kavarsko sen.)</w:t>
            </w:r>
          </w:p>
        </w:tc>
        <w:tc>
          <w:tcPr>
            <w:tcW w:w="5224" w:type="dxa"/>
          </w:tcPr>
          <w:p w14:paraId="4B626181" w14:textId="77777777" w:rsidR="00A658EE" w:rsidRPr="006D5DB3" w:rsidRDefault="00A658EE" w:rsidP="00DA423F">
            <w:r w:rsidRPr="006D5DB3">
              <w:t>kapinės yra kultūros paveldo objektas, u. k. 38013</w:t>
            </w:r>
          </w:p>
        </w:tc>
      </w:tr>
    </w:tbl>
    <w:p w14:paraId="2539C811" w14:textId="77777777" w:rsidR="00A658EE" w:rsidRDefault="00A658EE" w:rsidP="00AB6AAD"/>
    <w:p w14:paraId="3DBE5D08" w14:textId="21EF459D" w:rsidR="002F7530" w:rsidRDefault="00C951D1" w:rsidP="006D5DB3">
      <w:r>
        <w:t xml:space="preserve">          </w:t>
      </w:r>
    </w:p>
    <w:p w14:paraId="6F7AEE68" w14:textId="1F7F8628" w:rsidR="007456F8" w:rsidRPr="00490F41" w:rsidRDefault="00EF3347" w:rsidP="00677855">
      <w:pPr>
        <w:spacing w:line="276" w:lineRule="auto"/>
        <w:ind w:firstLine="720"/>
        <w:jc w:val="both"/>
      </w:pPr>
      <w:r w:rsidRPr="00490F41">
        <w:t>Šis</w:t>
      </w:r>
      <w:r w:rsidR="002F6C00" w:rsidRPr="00490F41">
        <w:t xml:space="preserve"> sprendim</w:t>
      </w:r>
      <w:r w:rsidRPr="00490F41">
        <w:t>as skelbiamas</w:t>
      </w:r>
      <w:r w:rsidR="002F6C00" w:rsidRPr="00490F41">
        <w:t xml:space="preserve"> Teisės aktų registre ir </w:t>
      </w:r>
      <w:r w:rsidR="009D79F8" w:rsidRPr="00490F41">
        <w:t>Anykščių</w:t>
      </w:r>
      <w:r w:rsidR="002F6C00" w:rsidRPr="00490F41">
        <w:t xml:space="preserve"> rajono savivaldybės interneto svetainėje</w:t>
      </w:r>
      <w:r w:rsidR="0087271D" w:rsidRPr="00490F41">
        <w:t xml:space="preserve"> </w:t>
      </w:r>
      <w:hyperlink r:id="rId9" w:history="1">
        <w:r w:rsidR="0087271D" w:rsidRPr="00490F41">
          <w:rPr>
            <w:rStyle w:val="Hipersaitas"/>
            <w:color w:val="auto"/>
            <w:u w:val="none"/>
          </w:rPr>
          <w:t>www.anyksciai.lt</w:t>
        </w:r>
      </w:hyperlink>
      <w:r w:rsidR="0087271D" w:rsidRPr="00490F41">
        <w:t>.</w:t>
      </w:r>
    </w:p>
    <w:p w14:paraId="5A190696" w14:textId="77777777" w:rsidR="002F6C00" w:rsidRDefault="002F6C00" w:rsidP="002F6C00">
      <w:pPr>
        <w:tabs>
          <w:tab w:val="left" w:pos="4518"/>
        </w:tabs>
      </w:pPr>
    </w:p>
    <w:p w14:paraId="0D1E9D9C" w14:textId="77777777" w:rsidR="00805679" w:rsidRDefault="00805679" w:rsidP="002F6C00">
      <w:pPr>
        <w:tabs>
          <w:tab w:val="left" w:pos="4518"/>
        </w:tabs>
      </w:pPr>
    </w:p>
    <w:p w14:paraId="049A5472" w14:textId="2666547B" w:rsidR="004A7E9E" w:rsidRPr="007B0253" w:rsidRDefault="00CE56F3" w:rsidP="007B0253">
      <w:pPr>
        <w:tabs>
          <w:tab w:val="right" w:pos="9638"/>
        </w:tabs>
      </w:pPr>
      <w:r>
        <w:t>Meras</w:t>
      </w:r>
      <w:r>
        <w:tab/>
      </w:r>
      <w:r w:rsidR="00DE67CB">
        <w:t xml:space="preserve">Kęstutis </w:t>
      </w:r>
      <w:proofErr w:type="spellStart"/>
      <w:r w:rsidR="00DE67CB">
        <w:t>Tubi</w:t>
      </w:r>
      <w:r w:rsidR="008430C3">
        <w:t>s</w:t>
      </w:r>
      <w:proofErr w:type="spellEnd"/>
    </w:p>
    <w:p w14:paraId="2FA65B81" w14:textId="77777777" w:rsidR="009719DE" w:rsidRDefault="009719DE" w:rsidP="00224FF4">
      <w:pPr>
        <w:jc w:val="both"/>
        <w:rPr>
          <w:sz w:val="20"/>
          <w:lang w:eastAsia="lt-LT"/>
        </w:rPr>
      </w:pPr>
    </w:p>
    <w:p w14:paraId="5779656A" w14:textId="77777777" w:rsidR="00DE67CB" w:rsidRDefault="009719DE" w:rsidP="00DE67CB">
      <w:pPr>
        <w:jc w:val="center"/>
        <w:rPr>
          <w:b/>
          <w:bCs/>
          <w:caps/>
        </w:rPr>
      </w:pPr>
      <w:r>
        <w:rPr>
          <w:b/>
          <w:szCs w:val="24"/>
          <w:lang w:eastAsia="lt-LT"/>
        </w:rPr>
        <w:t>SAVIVALDYBĖS TARYBOS SPRENDIMO ,,</w:t>
      </w:r>
      <w:r w:rsidR="00DE67CB" w:rsidRPr="00DE67CB">
        <w:rPr>
          <w:b/>
          <w:bCs/>
          <w:caps/>
        </w:rPr>
        <w:t xml:space="preserve"> </w:t>
      </w:r>
      <w:r w:rsidR="00DE67CB" w:rsidRPr="00083519">
        <w:rPr>
          <w:b/>
          <w:bCs/>
          <w:caps/>
        </w:rPr>
        <w:fldChar w:fldCharType="begin"/>
      </w:r>
      <w:r w:rsidR="00DE67CB" w:rsidRPr="00083519">
        <w:rPr>
          <w:b/>
          <w:bCs/>
          <w:caps/>
        </w:rPr>
        <w:instrText xml:space="preserve"> FILLIN "Pavadinimas" \* MERGEFORMAT </w:instrText>
      </w:r>
      <w:r w:rsidR="00DE67CB" w:rsidRPr="00083519">
        <w:rPr>
          <w:b/>
          <w:bCs/>
          <w:caps/>
        </w:rPr>
        <w:fldChar w:fldCharType="separate"/>
      </w:r>
      <w:r w:rsidR="00DE67CB" w:rsidRPr="00083519">
        <w:rPr>
          <w:b/>
          <w:bCs/>
          <w:caps/>
        </w:rPr>
        <w:t>Dėl Anykščių rajono</w:t>
      </w:r>
    </w:p>
    <w:p w14:paraId="1C111F49" w14:textId="781E62EA" w:rsidR="009719DE" w:rsidRPr="00DE67CB" w:rsidRDefault="00DE67CB" w:rsidP="00DE67CB">
      <w:pPr>
        <w:rPr>
          <w:b/>
          <w:bCs/>
          <w:caps/>
        </w:rPr>
      </w:pPr>
      <w:r w:rsidRPr="00083519">
        <w:rPr>
          <w:b/>
          <w:bCs/>
          <w:caps/>
        </w:rPr>
        <w:t xml:space="preserve">savivaldybės tarybos 2013 m. gegužės </w:t>
      </w:r>
      <w:r w:rsidR="00F25696">
        <w:rPr>
          <w:b/>
          <w:bCs/>
          <w:caps/>
        </w:rPr>
        <w:t>30</w:t>
      </w:r>
      <w:r w:rsidRPr="00083519">
        <w:rPr>
          <w:b/>
          <w:bCs/>
          <w:caps/>
        </w:rPr>
        <w:t xml:space="preserve"> d.</w:t>
      </w:r>
      <w:r>
        <w:rPr>
          <w:b/>
          <w:bCs/>
          <w:caps/>
        </w:rPr>
        <w:t xml:space="preserve"> </w:t>
      </w:r>
      <w:r w:rsidRPr="00083519">
        <w:rPr>
          <w:b/>
          <w:bCs/>
          <w:caps/>
        </w:rPr>
        <w:t xml:space="preserve">sprendimo nr. </w:t>
      </w:r>
      <w:r w:rsidRPr="00083519">
        <w:rPr>
          <w:b/>
          <w:bCs/>
        </w:rPr>
        <w:t>1-TS-185</w:t>
      </w:r>
      <w:r w:rsidRPr="00083519">
        <w:fldChar w:fldCharType="begin"/>
      </w:r>
      <w:r w:rsidRPr="00083519">
        <w:instrText xml:space="preserve"> FILLIN "indeksas" \* MERGEFORMAT </w:instrText>
      </w:r>
      <w:r w:rsidRPr="00083519">
        <w:fldChar w:fldCharType="end"/>
      </w:r>
      <w:r w:rsidRPr="00083519">
        <w:t xml:space="preserve"> ,,</w:t>
      </w:r>
      <w:r w:rsidRPr="00083519">
        <w:rPr>
          <w:b/>
          <w:bCs/>
        </w:rPr>
        <w:t xml:space="preserve">DĖL </w:t>
      </w:r>
      <w:r w:rsidRPr="00083519">
        <w:rPr>
          <w:b/>
          <w:bCs/>
          <w:caps/>
        </w:rPr>
        <w:t xml:space="preserve">STATUSO SUTEIKIMO anykščių rajono savivaldybės TERITORIJOJE ESANČIOMS KAPINĖMS" </w:t>
      </w:r>
      <w:r>
        <w:rPr>
          <w:b/>
          <w:bCs/>
          <w:caps/>
        </w:rPr>
        <w:t>pa</w:t>
      </w:r>
      <w:r w:rsidR="001A2FFD">
        <w:rPr>
          <w:b/>
          <w:bCs/>
          <w:caps/>
        </w:rPr>
        <w:t>keitimo</w:t>
      </w:r>
      <w:r>
        <w:rPr>
          <w:b/>
          <w:bCs/>
          <w:caps/>
        </w:rPr>
        <w:t>"</w:t>
      </w:r>
      <w:r w:rsidRPr="00083519">
        <w:rPr>
          <w:b/>
          <w:bCs/>
          <w:caps/>
        </w:rPr>
        <w:t xml:space="preserve">  </w:t>
      </w:r>
      <w:r w:rsidRPr="00083519">
        <w:rPr>
          <w:b/>
          <w:bCs/>
          <w:caps/>
        </w:rPr>
        <w:fldChar w:fldCharType="end"/>
      </w:r>
      <w:r w:rsidR="009719DE">
        <w:rPr>
          <w:b/>
          <w:szCs w:val="24"/>
          <w:lang w:eastAsia="lt-LT"/>
        </w:rPr>
        <w:t>PROJEKTO AIŠKINAMASIS RAŠTAS</w:t>
      </w:r>
    </w:p>
    <w:p w14:paraId="57E9E891" w14:textId="77777777" w:rsidR="009719DE" w:rsidRDefault="009719DE" w:rsidP="009719DE">
      <w:pPr>
        <w:ind w:firstLine="720"/>
        <w:jc w:val="both"/>
        <w:rPr>
          <w:b/>
          <w:szCs w:val="24"/>
          <w:lang w:eastAsia="lt-LT"/>
        </w:rPr>
      </w:pPr>
    </w:p>
    <w:p w14:paraId="438BF398"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Sprendimo projekto tikslai ir uždaviniai</w:t>
      </w:r>
    </w:p>
    <w:p w14:paraId="529A4FD2" w14:textId="3C1A51A6" w:rsidR="001A4E60" w:rsidRDefault="009719DE" w:rsidP="0033280F">
      <w:pPr>
        <w:spacing w:line="276" w:lineRule="auto"/>
        <w:ind w:firstLine="720"/>
        <w:jc w:val="both"/>
      </w:pPr>
      <w:r>
        <w:rPr>
          <w:szCs w:val="24"/>
        </w:rPr>
        <w:t xml:space="preserve">Tarybos sprendimo projekto tikslas </w:t>
      </w:r>
      <w:r>
        <w:rPr>
          <w:bCs/>
          <w:szCs w:val="24"/>
        </w:rPr>
        <w:t xml:space="preserve">– </w:t>
      </w:r>
      <w:r w:rsidR="00A30DFF">
        <w:rPr>
          <w:bCs/>
          <w:szCs w:val="24"/>
        </w:rPr>
        <w:t>pa</w:t>
      </w:r>
      <w:r w:rsidR="0033280F">
        <w:rPr>
          <w:bCs/>
          <w:szCs w:val="24"/>
        </w:rPr>
        <w:t>tikslinti</w:t>
      </w:r>
      <w:r>
        <w:rPr>
          <w:szCs w:val="24"/>
        </w:rPr>
        <w:t xml:space="preserve"> </w:t>
      </w:r>
      <w:r w:rsidR="0033280F">
        <w:t xml:space="preserve">Anykščių rajono savivaldybės tarybos 2013 m. gegužės </w:t>
      </w:r>
      <w:r w:rsidR="00F25696">
        <w:t>30</w:t>
      </w:r>
      <w:r w:rsidR="0033280F">
        <w:t xml:space="preserve"> d. sprendimo Nr. 1-TS-185 ,,Dėl statuso suteikimo Anykščių rajono savivaldybės teritorijoje esančioms kapinėms“ 2 priedo ir 3 priedo kapinių sąrašus</w:t>
      </w:r>
      <w:r w:rsidR="00DE67CB">
        <w:t>.</w:t>
      </w:r>
    </w:p>
    <w:p w14:paraId="58D5B019" w14:textId="1BAEBDEF" w:rsidR="003120C3" w:rsidRPr="003120C3" w:rsidRDefault="003120C3" w:rsidP="003120C3">
      <w:pPr>
        <w:jc w:val="both"/>
        <w:rPr>
          <w:kern w:val="2"/>
          <w:szCs w:val="24"/>
        </w:rPr>
      </w:pPr>
      <w:r>
        <w:t xml:space="preserve"> </w:t>
      </w:r>
      <w:r>
        <w:rPr>
          <w:szCs w:val="24"/>
        </w:rPr>
        <w:t xml:space="preserve">            </w:t>
      </w:r>
      <w:proofErr w:type="spellStart"/>
      <w:r w:rsidRPr="003120C3">
        <w:rPr>
          <w:kern w:val="2"/>
          <w:szCs w:val="24"/>
        </w:rPr>
        <w:t>Padvarninkų</w:t>
      </w:r>
      <w:proofErr w:type="spellEnd"/>
      <w:r w:rsidRPr="003120C3">
        <w:rPr>
          <w:kern w:val="2"/>
          <w:szCs w:val="24"/>
        </w:rPr>
        <w:t xml:space="preserve"> kaimo senosios</w:t>
      </w:r>
      <w:r w:rsidR="00384150">
        <w:rPr>
          <w:kern w:val="2"/>
          <w:szCs w:val="24"/>
        </w:rPr>
        <w:t>e</w:t>
      </w:r>
      <w:r w:rsidRPr="003120C3">
        <w:rPr>
          <w:kern w:val="2"/>
          <w:szCs w:val="24"/>
        </w:rPr>
        <w:t xml:space="preserve"> kapinėse palaidoti rašytoja L. Didžiulienė-Žmona (unikalus kodas kultūros vertybių registre  26154 ), bibliografas A. Didžiulis (unikalus kodas kultūros vertybių registre - 10479) ir knygnešys J. </w:t>
      </w:r>
      <w:proofErr w:type="spellStart"/>
      <w:r w:rsidRPr="003120C3">
        <w:rPr>
          <w:kern w:val="2"/>
          <w:szCs w:val="24"/>
        </w:rPr>
        <w:t>Šaučiūnas</w:t>
      </w:r>
      <w:proofErr w:type="spellEnd"/>
      <w:r w:rsidRPr="003120C3">
        <w:rPr>
          <w:kern w:val="2"/>
          <w:szCs w:val="24"/>
        </w:rPr>
        <w:t xml:space="preserve"> (unikalus kodas kultūros vertybių registre – 25694). Ilgą laiką ši vieta  buvo fiksuota  tik kaip rašytojų palaidojimo vieta. Šiuo metu kapinėse yra ir kitos kapavietės todėl tikslinga kapinėms suteikti riboto naudojimo statusą.</w:t>
      </w:r>
      <w:r>
        <w:rPr>
          <w:kern w:val="2"/>
          <w:szCs w:val="24"/>
        </w:rPr>
        <w:t xml:space="preserve"> </w:t>
      </w:r>
      <w:r w:rsidRPr="003120C3">
        <w:rPr>
          <w:kern w:val="2"/>
          <w:szCs w:val="24"/>
        </w:rPr>
        <w:t>Kavarsko žydų pirmosios senosios kapinės P. Raudonikio g., Kavarsko m.,  ilgą laiką  buvo visai nežinomos, tik 2014 m. jos buvo rastos, o 2015 m. įregistruotos Kultūros vertybių registre  ( unikalus kodas 38013)</w:t>
      </w:r>
      <w:r w:rsidR="00D25EEE">
        <w:rPr>
          <w:kern w:val="2"/>
          <w:szCs w:val="24"/>
        </w:rPr>
        <w:t xml:space="preserve"> </w:t>
      </w:r>
      <w:r w:rsidRPr="003120C3">
        <w:rPr>
          <w:kern w:val="2"/>
          <w:szCs w:val="24"/>
        </w:rPr>
        <w:t>ir tuomet  nustatytos ir Nekilnojamojo kultūros paveldo Vertinimo tarybos aktu patvirtintos kapinių teritorijos ribos, kaip neveikiančioms kapinėms.</w:t>
      </w:r>
      <w:r>
        <w:rPr>
          <w:kern w:val="2"/>
          <w:szCs w:val="24"/>
        </w:rPr>
        <w:t xml:space="preserve"> </w:t>
      </w:r>
      <w:r w:rsidRPr="003120C3">
        <w:rPr>
          <w:kern w:val="2"/>
          <w:szCs w:val="24"/>
        </w:rPr>
        <w:t xml:space="preserve">Rengiant pirminį neveikiančių kapinių sąrašą įvyko techninė klaida, Lašinių kaimo senosios kapinės buvo tiesiog sąraše praleistos ir neįrašytos.  </w:t>
      </w:r>
    </w:p>
    <w:p w14:paraId="6B0CDDCA" w14:textId="45931FD9" w:rsidR="009719DE" w:rsidRPr="003120C3" w:rsidRDefault="00194986" w:rsidP="003120C3">
      <w:pPr>
        <w:jc w:val="both"/>
        <w:rPr>
          <w:szCs w:val="24"/>
        </w:rPr>
      </w:pPr>
      <w:r>
        <w:rPr>
          <w:szCs w:val="24"/>
        </w:rPr>
        <w:t xml:space="preserve">              </w:t>
      </w:r>
      <w:r w:rsidR="001A4E60">
        <w:rPr>
          <w:szCs w:val="24"/>
        </w:rPr>
        <w:t xml:space="preserve">Šiuo sprendimu siūlome </w:t>
      </w:r>
      <w:r w:rsidR="003D57F7">
        <w:rPr>
          <w:szCs w:val="24"/>
        </w:rPr>
        <w:t>priskirti</w:t>
      </w:r>
      <w:r w:rsidR="001A4E60">
        <w:rPr>
          <w:szCs w:val="24"/>
        </w:rPr>
        <w:t xml:space="preserve"> riboto naudojimo statusą - </w:t>
      </w:r>
      <w:proofErr w:type="spellStart"/>
      <w:r w:rsidR="001A4E60">
        <w:rPr>
          <w:szCs w:val="24"/>
        </w:rPr>
        <w:t>Padvarninkų</w:t>
      </w:r>
      <w:proofErr w:type="spellEnd"/>
      <w:r w:rsidR="001A4E60">
        <w:rPr>
          <w:szCs w:val="24"/>
        </w:rPr>
        <w:t xml:space="preserve"> kaimo kapinėms,</w:t>
      </w:r>
      <w:r w:rsidR="001A4E60" w:rsidRPr="001A4E60">
        <w:rPr>
          <w:szCs w:val="24"/>
        </w:rPr>
        <w:t xml:space="preserve"> </w:t>
      </w:r>
      <w:proofErr w:type="spellStart"/>
      <w:r w:rsidR="003D57F7">
        <w:rPr>
          <w:szCs w:val="24"/>
        </w:rPr>
        <w:t>Padvarnikų</w:t>
      </w:r>
      <w:proofErr w:type="spellEnd"/>
      <w:r w:rsidR="003D57F7">
        <w:rPr>
          <w:szCs w:val="24"/>
        </w:rPr>
        <w:t xml:space="preserve"> k., </w:t>
      </w:r>
      <w:r w:rsidR="001A4E60">
        <w:rPr>
          <w:szCs w:val="24"/>
        </w:rPr>
        <w:t xml:space="preserve">Andrioniškio sen.,  neveikiančių kapinių statusą Lašinių kaimo kapinėms, Lašinių k., Anykščių sen. ir </w:t>
      </w:r>
      <w:r w:rsidR="003D57F7" w:rsidRPr="00782B7D">
        <w:rPr>
          <w:rFonts w:eastAsia="Calibri"/>
        </w:rPr>
        <w:t>Kavarsko žydų pirmosio</w:t>
      </w:r>
      <w:r w:rsidR="00384150">
        <w:rPr>
          <w:rFonts w:eastAsia="Calibri"/>
        </w:rPr>
        <w:t>ms</w:t>
      </w:r>
      <w:r w:rsidR="003D57F7" w:rsidRPr="00782B7D">
        <w:rPr>
          <w:rFonts w:eastAsia="Calibri"/>
        </w:rPr>
        <w:t xml:space="preserve"> senosio</w:t>
      </w:r>
      <w:r w:rsidR="00384150">
        <w:rPr>
          <w:rFonts w:eastAsia="Calibri"/>
        </w:rPr>
        <w:t>ms</w:t>
      </w:r>
      <w:r w:rsidR="003D57F7" w:rsidRPr="00782B7D">
        <w:rPr>
          <w:rFonts w:eastAsia="Calibri"/>
        </w:rPr>
        <w:t xml:space="preserve"> kapinė</w:t>
      </w:r>
      <w:r w:rsidR="00384150">
        <w:rPr>
          <w:rFonts w:eastAsia="Calibri"/>
        </w:rPr>
        <w:t>ms</w:t>
      </w:r>
      <w:r w:rsidR="003D57F7">
        <w:rPr>
          <w:rFonts w:eastAsia="Calibri"/>
        </w:rPr>
        <w:t xml:space="preserve">, </w:t>
      </w:r>
      <w:r w:rsidR="003D57F7" w:rsidRPr="00782B7D">
        <w:rPr>
          <w:rFonts w:eastAsia="Calibri"/>
          <w:szCs w:val="24"/>
        </w:rPr>
        <w:t>P. Raudonikio g., Kavarsko m., Kavarsko sen.</w:t>
      </w:r>
      <w:r w:rsidR="009719DE">
        <w:rPr>
          <w:szCs w:val="24"/>
        </w:rPr>
        <w:t xml:space="preserve">                    </w:t>
      </w:r>
    </w:p>
    <w:p w14:paraId="37426FFC"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Siūlomos teisinio reguliavimo nuostatos ir laukiami rezultatai</w:t>
      </w:r>
    </w:p>
    <w:p w14:paraId="0ACEF449" w14:textId="09DF00B2" w:rsidR="009719DE" w:rsidRDefault="001E40F9" w:rsidP="001E40F9">
      <w:pPr>
        <w:tabs>
          <w:tab w:val="num" w:pos="0"/>
          <w:tab w:val="left" w:pos="567"/>
        </w:tabs>
        <w:jc w:val="both"/>
        <w:rPr>
          <w:szCs w:val="24"/>
          <w:lang w:eastAsia="lt-LT"/>
        </w:rPr>
      </w:pPr>
      <w:r>
        <w:rPr>
          <w:szCs w:val="24"/>
          <w:lang w:eastAsia="lt-LT"/>
        </w:rPr>
        <w:t xml:space="preserve">            </w:t>
      </w:r>
      <w:r w:rsidR="003D57F7">
        <w:rPr>
          <w:szCs w:val="24"/>
          <w:lang w:eastAsia="lt-LT"/>
        </w:rPr>
        <w:t>Patikslin</w:t>
      </w:r>
      <w:r w:rsidR="001461EF">
        <w:rPr>
          <w:szCs w:val="24"/>
          <w:lang w:eastAsia="lt-LT"/>
        </w:rPr>
        <w:t>ti</w:t>
      </w:r>
      <w:r w:rsidR="003D57F7">
        <w:rPr>
          <w:szCs w:val="24"/>
          <w:lang w:eastAsia="lt-LT"/>
        </w:rPr>
        <w:t xml:space="preserve"> kapinių</w:t>
      </w:r>
      <w:r w:rsidR="00194986">
        <w:rPr>
          <w:szCs w:val="24"/>
          <w:lang w:eastAsia="lt-LT"/>
        </w:rPr>
        <w:t xml:space="preserve"> suteikimo statuso</w:t>
      </w:r>
      <w:r w:rsidR="003D57F7">
        <w:rPr>
          <w:szCs w:val="24"/>
          <w:lang w:eastAsia="lt-LT"/>
        </w:rPr>
        <w:t xml:space="preserve"> sąraš</w:t>
      </w:r>
      <w:r w:rsidR="001461EF">
        <w:rPr>
          <w:szCs w:val="24"/>
          <w:lang w:eastAsia="lt-LT"/>
        </w:rPr>
        <w:t>ai</w:t>
      </w:r>
      <w:r w:rsidR="003D57F7">
        <w:rPr>
          <w:szCs w:val="24"/>
          <w:lang w:eastAsia="lt-LT"/>
        </w:rPr>
        <w:t xml:space="preserve"> atitik</w:t>
      </w:r>
      <w:r w:rsidR="001461EF">
        <w:rPr>
          <w:szCs w:val="24"/>
          <w:lang w:eastAsia="lt-LT"/>
        </w:rPr>
        <w:t>s faktinę situaciją Anykščių rajone.</w:t>
      </w:r>
    </w:p>
    <w:p w14:paraId="407E50E9" w14:textId="77777777" w:rsidR="009719DE" w:rsidRDefault="009719DE" w:rsidP="009719DE">
      <w:pPr>
        <w:pStyle w:val="Sraopastraipa"/>
        <w:numPr>
          <w:ilvl w:val="0"/>
          <w:numId w:val="3"/>
        </w:numPr>
        <w:tabs>
          <w:tab w:val="left" w:pos="993"/>
        </w:tabs>
        <w:jc w:val="both"/>
        <w:rPr>
          <w:b/>
          <w:szCs w:val="24"/>
          <w:lang w:eastAsia="lt-LT"/>
        </w:rPr>
      </w:pPr>
      <w:r>
        <w:rPr>
          <w:b/>
          <w:szCs w:val="24"/>
          <w:lang w:eastAsia="lt-LT"/>
        </w:rPr>
        <w:t xml:space="preserve">Lėšų poreikis ir šaltiniai </w:t>
      </w:r>
    </w:p>
    <w:p w14:paraId="48F2E3EB" w14:textId="77777777" w:rsidR="009719DE" w:rsidRPr="00DF5627" w:rsidRDefault="00DF5627" w:rsidP="00DF5627">
      <w:pPr>
        <w:tabs>
          <w:tab w:val="left" w:pos="993"/>
        </w:tabs>
        <w:ind w:left="720"/>
        <w:jc w:val="both"/>
        <w:rPr>
          <w:rFonts w:eastAsia="Calibri"/>
          <w:szCs w:val="24"/>
        </w:rPr>
      </w:pPr>
      <w:r>
        <w:rPr>
          <w:szCs w:val="24"/>
        </w:rPr>
        <w:t xml:space="preserve"> Nėra.</w:t>
      </w:r>
    </w:p>
    <w:p w14:paraId="291E9014"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Numatomo teisinio reguliavimo poveikio vertinimo rezultatai, galimos neigiamos priimto sprendimo pasekmės ir kokių priemonių reikėtų imtis, kad tokių pasekmių būtų išvengta</w:t>
      </w:r>
    </w:p>
    <w:p w14:paraId="148A23B6" w14:textId="77777777" w:rsidR="009719DE" w:rsidRDefault="009719DE" w:rsidP="009719DE">
      <w:pPr>
        <w:ind w:left="720"/>
        <w:jc w:val="both"/>
        <w:rPr>
          <w:szCs w:val="24"/>
          <w:lang w:eastAsia="lt-LT"/>
        </w:rPr>
      </w:pPr>
      <w:r>
        <w:rPr>
          <w:szCs w:val="24"/>
          <w:lang w:eastAsia="lt-LT"/>
        </w:rPr>
        <w:t xml:space="preserve">Nevertinamas. Neigiamų pasekmių nenumatoma.      </w:t>
      </w:r>
    </w:p>
    <w:p w14:paraId="1288CBCC" w14:textId="77777777" w:rsidR="009719DE" w:rsidRDefault="009719DE" w:rsidP="009719DE">
      <w:pPr>
        <w:pStyle w:val="Sraopastraipa"/>
        <w:numPr>
          <w:ilvl w:val="0"/>
          <w:numId w:val="3"/>
        </w:numPr>
        <w:tabs>
          <w:tab w:val="left" w:pos="993"/>
        </w:tabs>
        <w:ind w:left="0" w:firstLine="709"/>
        <w:jc w:val="both"/>
        <w:rPr>
          <w:b/>
          <w:szCs w:val="24"/>
          <w:lang w:eastAsia="lt-LT"/>
        </w:rPr>
      </w:pPr>
      <w:r>
        <w:rPr>
          <w:b/>
          <w:szCs w:val="24"/>
          <w:lang w:eastAsia="lt-LT"/>
        </w:rPr>
        <w:t>Kokius teisės aktus būtina priimti, kokius galiojančius teisės aktus reikia pakeisti ar pripažinti netekusiais galios – kas ir kada juos turėtų priimti</w:t>
      </w:r>
    </w:p>
    <w:p w14:paraId="24FEF9F3" w14:textId="77777777" w:rsidR="009719DE" w:rsidRDefault="009719DE" w:rsidP="009719DE">
      <w:pPr>
        <w:ind w:firstLine="709"/>
        <w:jc w:val="both"/>
        <w:rPr>
          <w:i/>
          <w:color w:val="FF0000"/>
          <w:szCs w:val="24"/>
          <w:lang w:eastAsia="lt-LT"/>
        </w:rPr>
      </w:pPr>
      <w:r>
        <w:rPr>
          <w:szCs w:val="24"/>
          <w:lang w:eastAsia="lt-LT"/>
        </w:rPr>
        <w:t xml:space="preserve">Nėra.  </w:t>
      </w:r>
    </w:p>
    <w:p w14:paraId="64C79287" w14:textId="77777777" w:rsidR="009719DE" w:rsidRDefault="009719DE" w:rsidP="009719DE">
      <w:pPr>
        <w:pStyle w:val="Sraopastraipa"/>
        <w:numPr>
          <w:ilvl w:val="0"/>
          <w:numId w:val="3"/>
        </w:numPr>
        <w:jc w:val="both"/>
        <w:rPr>
          <w:szCs w:val="24"/>
          <w:lang w:eastAsia="lt-LT"/>
        </w:rPr>
      </w:pPr>
      <w:r>
        <w:rPr>
          <w:b/>
          <w:szCs w:val="24"/>
          <w:lang w:eastAsia="lt-LT"/>
        </w:rPr>
        <w:t>Sprendimo įgyvendinimo terminai – kas, ką ir kada turėtų atlikti</w:t>
      </w:r>
      <w:r>
        <w:rPr>
          <w:szCs w:val="24"/>
          <w:lang w:eastAsia="lt-LT"/>
        </w:rPr>
        <w:t xml:space="preserve"> </w:t>
      </w:r>
    </w:p>
    <w:p w14:paraId="574D282C" w14:textId="4A055523" w:rsidR="009719DE" w:rsidRDefault="00DF5627" w:rsidP="009719DE">
      <w:pPr>
        <w:ind w:firstLine="709"/>
        <w:jc w:val="both"/>
        <w:rPr>
          <w:color w:val="C00000"/>
          <w:szCs w:val="24"/>
          <w:lang w:eastAsia="lt-LT"/>
        </w:rPr>
      </w:pPr>
      <w:r>
        <w:rPr>
          <w:szCs w:val="24"/>
          <w:lang w:eastAsia="lt-LT"/>
        </w:rPr>
        <w:t>Bendrasis ir ūkio skyrius, seniūnijų seniūnai</w:t>
      </w:r>
      <w:r w:rsidR="00194986">
        <w:rPr>
          <w:szCs w:val="24"/>
          <w:lang w:eastAsia="lt-LT"/>
        </w:rPr>
        <w:t>.</w:t>
      </w:r>
      <w:r>
        <w:rPr>
          <w:szCs w:val="24"/>
          <w:lang w:eastAsia="lt-LT"/>
        </w:rPr>
        <w:t xml:space="preserve"> </w:t>
      </w:r>
    </w:p>
    <w:p w14:paraId="460B05BD" w14:textId="77777777" w:rsidR="009719DE" w:rsidRDefault="009719DE" w:rsidP="009719DE">
      <w:pPr>
        <w:pStyle w:val="Sraopastraipa"/>
        <w:numPr>
          <w:ilvl w:val="0"/>
          <w:numId w:val="3"/>
        </w:numPr>
        <w:jc w:val="both"/>
        <w:rPr>
          <w:b/>
          <w:szCs w:val="24"/>
          <w:lang w:eastAsia="lt-LT"/>
        </w:rPr>
      </w:pPr>
      <w:r>
        <w:rPr>
          <w:b/>
          <w:szCs w:val="24"/>
          <w:lang w:eastAsia="lt-LT"/>
        </w:rPr>
        <w:t>Sprendimo projekto rengimo metu gauti specialistų vertinimai ir išvados</w:t>
      </w:r>
    </w:p>
    <w:p w14:paraId="2FE7F0C3" w14:textId="77777777" w:rsidR="009719DE" w:rsidRDefault="009719DE" w:rsidP="009719DE">
      <w:pPr>
        <w:pStyle w:val="Sraopastraipa"/>
        <w:ind w:left="709"/>
        <w:jc w:val="both"/>
        <w:rPr>
          <w:szCs w:val="24"/>
          <w:lang w:eastAsia="lt-LT"/>
        </w:rPr>
      </w:pPr>
      <w:r>
        <w:rPr>
          <w:szCs w:val="24"/>
          <w:lang w:eastAsia="lt-LT"/>
        </w:rPr>
        <w:t>Nėra.</w:t>
      </w:r>
    </w:p>
    <w:p w14:paraId="700C3F28" w14:textId="77777777" w:rsidR="009719DE" w:rsidRDefault="009719DE" w:rsidP="009719DE">
      <w:pPr>
        <w:pStyle w:val="Sraopastraipa"/>
        <w:numPr>
          <w:ilvl w:val="0"/>
          <w:numId w:val="3"/>
        </w:numPr>
        <w:rPr>
          <w:b/>
          <w:szCs w:val="24"/>
          <w:lang w:eastAsia="lt-LT"/>
        </w:rPr>
      </w:pPr>
      <w:r>
        <w:rPr>
          <w:b/>
          <w:szCs w:val="24"/>
          <w:lang w:eastAsia="lt-LT"/>
        </w:rPr>
        <w:t>Kiti reikalingi pagrindimai, skaičiavimai ir paaiškinimai</w:t>
      </w:r>
    </w:p>
    <w:p w14:paraId="20DFC4F7" w14:textId="77777777" w:rsidR="009719DE" w:rsidRDefault="009719DE" w:rsidP="009719DE">
      <w:pPr>
        <w:pStyle w:val="Sraopastraipa"/>
        <w:ind w:left="709"/>
        <w:rPr>
          <w:szCs w:val="24"/>
          <w:lang w:eastAsia="lt-LT"/>
        </w:rPr>
      </w:pPr>
      <w:r>
        <w:rPr>
          <w:szCs w:val="24"/>
          <w:lang w:eastAsia="lt-LT"/>
        </w:rPr>
        <w:t>Nėra.</w:t>
      </w:r>
    </w:p>
    <w:p w14:paraId="4393ECB4" w14:textId="77777777" w:rsidR="009719DE" w:rsidRDefault="009719DE" w:rsidP="009719DE">
      <w:pPr>
        <w:ind w:firstLine="720"/>
        <w:rPr>
          <w:szCs w:val="24"/>
          <w:lang w:eastAsia="lt-LT"/>
        </w:rPr>
      </w:pPr>
      <w:r>
        <w:rPr>
          <w:b/>
          <w:szCs w:val="24"/>
          <w:lang w:eastAsia="lt-LT"/>
        </w:rPr>
        <w:t>9. Sprendimo projekto iniciatoriai ir rengėjai, pranešėjas</w:t>
      </w:r>
      <w:r>
        <w:rPr>
          <w:szCs w:val="24"/>
          <w:lang w:eastAsia="lt-LT"/>
        </w:rPr>
        <w:t xml:space="preserve">             </w:t>
      </w:r>
    </w:p>
    <w:p w14:paraId="1CEC9F57" w14:textId="77777777" w:rsidR="009719DE" w:rsidRDefault="009719DE" w:rsidP="009719DE">
      <w:pPr>
        <w:spacing w:line="360" w:lineRule="auto"/>
        <w:ind w:firstLine="709"/>
        <w:jc w:val="both"/>
        <w:rPr>
          <w:szCs w:val="24"/>
        </w:rPr>
      </w:pPr>
      <w:r>
        <w:rPr>
          <w:szCs w:val="24"/>
        </w:rPr>
        <w:t>Iniciatorius – Bendrasis ir ūkio skyrius</w:t>
      </w:r>
    </w:p>
    <w:p w14:paraId="3CA9A04D" w14:textId="77777777" w:rsidR="009719DE" w:rsidRDefault="009719DE" w:rsidP="009719DE">
      <w:pPr>
        <w:spacing w:line="360" w:lineRule="auto"/>
        <w:ind w:firstLine="709"/>
        <w:jc w:val="both"/>
        <w:rPr>
          <w:szCs w:val="24"/>
        </w:rPr>
      </w:pPr>
      <w:r>
        <w:rPr>
          <w:szCs w:val="24"/>
        </w:rPr>
        <w:t>Rengėjas –  Bendrojo ir ūkio skyriaus vyriausiasis specialistas Algirdas Žalkauskas.</w:t>
      </w:r>
    </w:p>
    <w:p w14:paraId="0260FBAC" w14:textId="0370BA33" w:rsidR="006D5DB3" w:rsidRDefault="009719DE" w:rsidP="006D5DB3">
      <w:pPr>
        <w:spacing w:line="360" w:lineRule="auto"/>
        <w:ind w:firstLine="709"/>
        <w:jc w:val="both"/>
        <w:rPr>
          <w:szCs w:val="24"/>
        </w:rPr>
      </w:pPr>
      <w:r>
        <w:rPr>
          <w:szCs w:val="24"/>
        </w:rPr>
        <w:t xml:space="preserve">Pranešėjas – Bendrojo ir ūkio skyriaus vedėjas Ramūnas </w:t>
      </w:r>
      <w:proofErr w:type="spellStart"/>
      <w:r>
        <w:rPr>
          <w:szCs w:val="24"/>
        </w:rPr>
        <w:t>Blaza</w:t>
      </w:r>
      <w:r w:rsidR="006D5DB3">
        <w:rPr>
          <w:szCs w:val="24"/>
        </w:rPr>
        <w:t>rėnas</w:t>
      </w:r>
      <w:proofErr w:type="spellEnd"/>
    </w:p>
    <w:p w14:paraId="68AD0D06" w14:textId="77777777" w:rsidR="006D5DB3" w:rsidRDefault="006D5DB3" w:rsidP="006D5DB3">
      <w:pPr>
        <w:spacing w:line="360" w:lineRule="auto"/>
        <w:ind w:firstLine="709"/>
        <w:jc w:val="both"/>
        <w:rPr>
          <w:szCs w:val="24"/>
        </w:rPr>
      </w:pPr>
    </w:p>
    <w:p w14:paraId="23E6EE3C" w14:textId="77777777" w:rsidR="006D5DB3" w:rsidRDefault="006D5DB3" w:rsidP="006D5DB3">
      <w:pPr>
        <w:spacing w:line="360" w:lineRule="auto"/>
        <w:ind w:firstLine="709"/>
        <w:jc w:val="both"/>
        <w:rPr>
          <w:szCs w:val="24"/>
        </w:rPr>
      </w:pPr>
    </w:p>
    <w:p w14:paraId="6BC3C8E6" w14:textId="77777777" w:rsidR="006D5DB3" w:rsidRDefault="006D5DB3" w:rsidP="006D5DB3">
      <w:pPr>
        <w:spacing w:line="360" w:lineRule="auto"/>
        <w:ind w:firstLine="709"/>
        <w:jc w:val="both"/>
        <w:rPr>
          <w:szCs w:val="24"/>
        </w:rPr>
      </w:pPr>
    </w:p>
    <w:p w14:paraId="040FE11B" w14:textId="77777777" w:rsidR="007B0253" w:rsidRDefault="006E67C5" w:rsidP="006D5DB3">
      <w:pPr>
        <w:spacing w:line="360" w:lineRule="auto"/>
        <w:ind w:firstLine="709"/>
        <w:jc w:val="both"/>
        <w:rPr>
          <w:szCs w:val="24"/>
        </w:rPr>
      </w:pPr>
      <w:r>
        <w:rPr>
          <w:szCs w:val="24"/>
        </w:rPr>
        <w:t xml:space="preserve">                                                                                  </w:t>
      </w:r>
    </w:p>
    <w:p w14:paraId="7126DB61" w14:textId="70022CE0" w:rsidR="006E67C5" w:rsidRDefault="007B0253" w:rsidP="006D5DB3">
      <w:pPr>
        <w:spacing w:line="360" w:lineRule="auto"/>
        <w:ind w:firstLine="709"/>
        <w:jc w:val="both"/>
        <w:rPr>
          <w:szCs w:val="24"/>
        </w:rPr>
      </w:pPr>
      <w:r>
        <w:rPr>
          <w:szCs w:val="24"/>
        </w:rPr>
        <w:t xml:space="preserve">                                                                                    </w:t>
      </w:r>
      <w:r w:rsidR="006E67C5">
        <w:rPr>
          <w:szCs w:val="24"/>
        </w:rPr>
        <w:t xml:space="preserve">  Lyginamasis variantas</w:t>
      </w:r>
    </w:p>
    <w:p w14:paraId="398366A4" w14:textId="77777777" w:rsidR="006E67C5" w:rsidRPr="006E67C5" w:rsidRDefault="006E67C5" w:rsidP="006E67C5">
      <w:pPr>
        <w:jc w:val="right"/>
        <w:rPr>
          <w:b/>
          <w:noProof/>
          <w:szCs w:val="24"/>
          <w:lang w:val="en-US"/>
        </w:rPr>
      </w:pPr>
      <w:r>
        <w:rPr>
          <w:noProof/>
          <w:szCs w:val="24"/>
          <w:lang w:val="en-US"/>
        </w:rPr>
        <w:t xml:space="preserve">         </w:t>
      </w:r>
      <w:r w:rsidRPr="006E67C5">
        <w:rPr>
          <w:b/>
          <w:noProof/>
          <w:szCs w:val="24"/>
          <w:lang w:val="en-US"/>
        </w:rPr>
        <w:t xml:space="preserve">Projektas                                                     </w:t>
      </w:r>
    </w:p>
    <w:p w14:paraId="01058217" w14:textId="5B06EAC9" w:rsidR="006E67C5" w:rsidRPr="00A16663" w:rsidRDefault="006E67C5" w:rsidP="006E67C5">
      <w:pPr>
        <w:jc w:val="center"/>
        <w:rPr>
          <w:szCs w:val="24"/>
          <w:lang w:eastAsia="lt-LT"/>
        </w:rPr>
      </w:pPr>
      <w:r>
        <w:rPr>
          <w:noProof/>
          <w:szCs w:val="24"/>
          <w:lang w:val="en-US"/>
        </w:rPr>
        <w:drawing>
          <wp:inline distT="0" distB="0" distL="0" distR="0" wp14:anchorId="0D087280" wp14:editId="181D5904">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4B5C5E08" w14:textId="77777777" w:rsidR="006E67C5" w:rsidRPr="00A16663" w:rsidRDefault="006E67C5" w:rsidP="006E67C5">
      <w:pPr>
        <w:jc w:val="center"/>
        <w:rPr>
          <w:b/>
          <w:szCs w:val="24"/>
          <w:lang w:eastAsia="lt-LT"/>
        </w:rPr>
      </w:pPr>
      <w:r w:rsidRPr="00A16663">
        <w:rPr>
          <w:b/>
          <w:szCs w:val="24"/>
          <w:lang w:eastAsia="lt-LT"/>
        </w:rPr>
        <w:t>ANYKŠČIŲ RAJONO SAVIVALDYBĖS</w:t>
      </w:r>
    </w:p>
    <w:p w14:paraId="31904328" w14:textId="77777777" w:rsidR="006E67C5" w:rsidRPr="00A16663" w:rsidRDefault="006E67C5" w:rsidP="006E67C5">
      <w:pPr>
        <w:jc w:val="center"/>
        <w:rPr>
          <w:b/>
          <w:szCs w:val="24"/>
          <w:lang w:eastAsia="lt-LT"/>
        </w:rPr>
      </w:pPr>
      <w:r w:rsidRPr="00A16663">
        <w:rPr>
          <w:b/>
          <w:szCs w:val="24"/>
          <w:lang w:eastAsia="lt-LT"/>
        </w:rPr>
        <w:t>TARYBA</w:t>
      </w:r>
    </w:p>
    <w:p w14:paraId="066D2A34" w14:textId="77777777" w:rsidR="006E67C5" w:rsidRPr="00A16663" w:rsidRDefault="006E67C5" w:rsidP="006E67C5">
      <w:pPr>
        <w:jc w:val="center"/>
        <w:rPr>
          <w:b/>
          <w:szCs w:val="24"/>
          <w:lang w:eastAsia="lt-LT"/>
        </w:rPr>
      </w:pPr>
    </w:p>
    <w:p w14:paraId="24F8CA1C" w14:textId="77777777" w:rsidR="006E67C5" w:rsidRPr="00A16663" w:rsidRDefault="006E67C5" w:rsidP="006E67C5">
      <w:pPr>
        <w:jc w:val="center"/>
        <w:rPr>
          <w:b/>
          <w:szCs w:val="24"/>
          <w:lang w:eastAsia="lt-LT"/>
        </w:rPr>
      </w:pPr>
      <w:r w:rsidRPr="00A16663">
        <w:rPr>
          <w:b/>
          <w:szCs w:val="24"/>
          <w:lang w:eastAsia="lt-LT"/>
        </w:rPr>
        <w:t>SPRENDIMAS</w:t>
      </w:r>
    </w:p>
    <w:p w14:paraId="776E5701" w14:textId="77777777" w:rsidR="006E67C5" w:rsidRPr="00083519" w:rsidRDefault="006E67C5" w:rsidP="006E67C5">
      <w:pPr>
        <w:jc w:val="center"/>
        <w:rPr>
          <w:b/>
          <w:bCs/>
          <w:caps/>
        </w:rPr>
      </w:pPr>
      <w:r w:rsidRPr="00083519">
        <w:rPr>
          <w:b/>
          <w:bCs/>
          <w:caps/>
        </w:rPr>
        <w:fldChar w:fldCharType="begin"/>
      </w:r>
      <w:r w:rsidRPr="00083519">
        <w:rPr>
          <w:b/>
          <w:bCs/>
          <w:caps/>
        </w:rPr>
        <w:instrText xml:space="preserve"> FILLIN "Pavadinimas" \* MERGEFORMAT </w:instrText>
      </w:r>
      <w:r w:rsidRPr="00083519">
        <w:rPr>
          <w:b/>
          <w:bCs/>
          <w:caps/>
        </w:rPr>
        <w:fldChar w:fldCharType="separate"/>
      </w:r>
      <w:r w:rsidRPr="00083519">
        <w:rPr>
          <w:b/>
          <w:bCs/>
          <w:caps/>
        </w:rPr>
        <w:t xml:space="preserve">Dėl Anykščių rajono savivaldybės tarybos 2013 m. gegužės </w:t>
      </w:r>
      <w:r>
        <w:rPr>
          <w:b/>
          <w:bCs/>
          <w:caps/>
        </w:rPr>
        <w:t>30</w:t>
      </w:r>
      <w:r w:rsidRPr="00083519">
        <w:rPr>
          <w:b/>
          <w:bCs/>
          <w:caps/>
        </w:rPr>
        <w:t xml:space="preserve"> d.</w:t>
      </w:r>
    </w:p>
    <w:p w14:paraId="5F0CC277" w14:textId="77777777" w:rsidR="006E67C5" w:rsidRPr="00D47C7E" w:rsidRDefault="006E67C5" w:rsidP="006E67C5">
      <w:r w:rsidRPr="00083519">
        <w:rPr>
          <w:b/>
          <w:bCs/>
          <w:caps/>
        </w:rPr>
        <w:t xml:space="preserve">sprendimo nr. </w:t>
      </w:r>
      <w:r w:rsidRPr="00083519">
        <w:rPr>
          <w:b/>
          <w:bCs/>
        </w:rPr>
        <w:t>1-TS-185</w:t>
      </w:r>
      <w:r w:rsidRPr="00083519">
        <w:fldChar w:fldCharType="begin"/>
      </w:r>
      <w:r w:rsidRPr="00083519">
        <w:instrText xml:space="preserve"> FILLIN "indeksas" \* MERGEFORMAT </w:instrText>
      </w:r>
      <w:r w:rsidRPr="00083519">
        <w:fldChar w:fldCharType="end"/>
      </w:r>
      <w:r w:rsidRPr="00083519">
        <w:t xml:space="preserve"> ,,</w:t>
      </w:r>
      <w:r w:rsidRPr="00083519">
        <w:rPr>
          <w:b/>
          <w:bCs/>
        </w:rPr>
        <w:t xml:space="preserve">DĖL </w:t>
      </w:r>
      <w:r w:rsidRPr="00083519">
        <w:rPr>
          <w:b/>
          <w:bCs/>
          <w:caps/>
        </w:rPr>
        <w:t xml:space="preserve">STATUSO SUTEIKIMO anykščių rajono savivaldybės TERITORIJOJE ESANČIOMS KAPINĖMS" </w:t>
      </w:r>
      <w:r>
        <w:rPr>
          <w:b/>
          <w:bCs/>
          <w:caps/>
        </w:rPr>
        <w:t>pakeitimo</w:t>
      </w:r>
      <w:r w:rsidRPr="00083519">
        <w:rPr>
          <w:b/>
          <w:bCs/>
          <w:caps/>
        </w:rPr>
        <w:t xml:space="preserve">  </w:t>
      </w:r>
      <w:r w:rsidRPr="00083519">
        <w:rPr>
          <w:b/>
          <w:bCs/>
          <w:caps/>
        </w:rPr>
        <w:fldChar w:fldCharType="end"/>
      </w:r>
    </w:p>
    <w:p w14:paraId="078D27E0" w14:textId="77777777" w:rsidR="006E67C5" w:rsidRDefault="006E67C5" w:rsidP="006E67C5">
      <w:pPr>
        <w:jc w:val="center"/>
      </w:pPr>
    </w:p>
    <w:p w14:paraId="4D3F6B48" w14:textId="77777777" w:rsidR="006E67C5" w:rsidRDefault="006E67C5" w:rsidP="006E67C5">
      <w:pPr>
        <w:tabs>
          <w:tab w:val="left" w:pos="1296"/>
          <w:tab w:val="center" w:pos="4153"/>
          <w:tab w:val="right" w:pos="8306"/>
        </w:tabs>
        <w:jc w:val="center"/>
        <w:rPr>
          <w:b/>
          <w:caps/>
        </w:rPr>
      </w:pPr>
      <w:r>
        <w:t>2023 m.  rugsėjo 28 d. Nr. 1-T-</w:t>
      </w:r>
    </w:p>
    <w:p w14:paraId="150377C2" w14:textId="77777777" w:rsidR="006E67C5" w:rsidRDefault="006E67C5" w:rsidP="006E67C5">
      <w:pPr>
        <w:jc w:val="center"/>
      </w:pPr>
      <w:r>
        <w:t>Anykščiai</w:t>
      </w:r>
    </w:p>
    <w:p w14:paraId="411615B5" w14:textId="77777777" w:rsidR="006E67C5" w:rsidRDefault="006E67C5" w:rsidP="006E67C5">
      <w:pPr>
        <w:jc w:val="both"/>
      </w:pPr>
    </w:p>
    <w:p w14:paraId="074B9E7E" w14:textId="77777777" w:rsidR="006E67C5" w:rsidRPr="003B55CF" w:rsidRDefault="006E67C5" w:rsidP="006E67C5">
      <w:pPr>
        <w:tabs>
          <w:tab w:val="num" w:pos="0"/>
          <w:tab w:val="left" w:pos="567"/>
        </w:tabs>
        <w:spacing w:line="276" w:lineRule="auto"/>
        <w:jc w:val="both"/>
      </w:pPr>
      <w:r>
        <w:rPr>
          <w:color w:val="000000"/>
          <w:szCs w:val="24"/>
          <w:lang w:eastAsia="lt-LT"/>
        </w:rPr>
        <w:t xml:space="preserve">          Vadovaudamasi Lietuvos Respublikos vietos savivaldos įstatymo 6 straipsnio 41 punktu, 15 straipsnio 2 dalies 28 punktu ir 16 straipsnio 1 dalimi, Lietuvos Respublikos žmonių palaikų laidojimo įstatymo 23 straipsnio 2 dalimi, </w:t>
      </w:r>
      <w:r>
        <w:t xml:space="preserve">Kapinių tvarkymo taisyklių, patvirtintų Lietuvos Respublikos Vyriausybės 2008 m. lapkričio 19 d. nutarimu Nr. 1207 „Dėl Lietuvos Respublikos žmonių palaikų laidojimo įstatymo įgyvendinamųjų teisės aktų patvirtinimo“ 5, 6, 7 ir 8 punktais, Anykščių rajono savivaldybės taryba </w:t>
      </w:r>
      <w:r>
        <w:rPr>
          <w:spacing w:val="120"/>
        </w:rPr>
        <w:t>nusprendži</w:t>
      </w:r>
      <w:r>
        <w:t xml:space="preserve">a: </w:t>
      </w:r>
    </w:p>
    <w:p w14:paraId="7B0C042A" w14:textId="77777777" w:rsidR="006E67C5" w:rsidRPr="006E67C5" w:rsidRDefault="006E67C5" w:rsidP="006E67C5">
      <w:r w:rsidRPr="006E67C5">
        <w:t xml:space="preserve">            Pakeisti: </w:t>
      </w:r>
    </w:p>
    <w:p w14:paraId="1708A889" w14:textId="77777777" w:rsidR="006E67C5" w:rsidRPr="006E67C5" w:rsidRDefault="006E67C5" w:rsidP="006E67C5">
      <w:pPr>
        <w:jc w:val="both"/>
      </w:pPr>
      <w:r w:rsidRPr="006E67C5">
        <w:t>1. Anykščių rajono savivaldybės riboto laidojimo kapinių sąrašą, patvirtintą Anykščių rajono savivaldybės tarybos 2013 m. gegužės 30 d. sprendimo Nr. 1-TS-185 ,,Dėl statuso suteikimo Anykščių rajono savivaldybės teritorijoje esančioms kapinėms“  2 priedu, papildant eilutėmis:</w:t>
      </w:r>
    </w:p>
    <w:p w14:paraId="37EF4BDA" w14:textId="77777777" w:rsidR="006E67C5" w:rsidRPr="006E67C5" w:rsidRDefault="006E67C5" w:rsidP="006E67C5"/>
    <w:tbl>
      <w:tblPr>
        <w:tblStyle w:val="Lentelstinklelis"/>
        <w:tblW w:w="0" w:type="auto"/>
        <w:tblLook w:val="04A0" w:firstRow="1" w:lastRow="0" w:firstColumn="1" w:lastColumn="0" w:noHBand="0" w:noVBand="1"/>
      </w:tblPr>
      <w:tblGrid>
        <w:gridCol w:w="625"/>
        <w:gridCol w:w="3780"/>
        <w:gridCol w:w="5224"/>
      </w:tblGrid>
      <w:tr w:rsidR="006E67C5" w:rsidRPr="006E67C5" w14:paraId="3129EE27" w14:textId="77777777" w:rsidTr="0014647B">
        <w:tc>
          <w:tcPr>
            <w:tcW w:w="625" w:type="dxa"/>
          </w:tcPr>
          <w:p w14:paraId="723DB4BF" w14:textId="77777777" w:rsidR="006E67C5" w:rsidRPr="006E67C5" w:rsidRDefault="006E67C5" w:rsidP="0014647B">
            <w:pPr>
              <w:rPr>
                <w:b/>
              </w:rPr>
            </w:pPr>
          </w:p>
        </w:tc>
        <w:tc>
          <w:tcPr>
            <w:tcW w:w="3780" w:type="dxa"/>
          </w:tcPr>
          <w:p w14:paraId="444BF953" w14:textId="77777777" w:rsidR="006E67C5" w:rsidRPr="006E67C5" w:rsidRDefault="006E67C5" w:rsidP="0014647B">
            <w:pPr>
              <w:rPr>
                <w:b/>
                <w:bCs/>
              </w:rPr>
            </w:pPr>
            <w:r w:rsidRPr="006E67C5">
              <w:rPr>
                <w:b/>
                <w:bCs/>
              </w:rPr>
              <w:t>Andrioniškio seniūnija</w:t>
            </w:r>
          </w:p>
        </w:tc>
        <w:tc>
          <w:tcPr>
            <w:tcW w:w="5224" w:type="dxa"/>
          </w:tcPr>
          <w:p w14:paraId="31A8BB65" w14:textId="77777777" w:rsidR="006E67C5" w:rsidRPr="006E67C5" w:rsidRDefault="006E67C5" w:rsidP="0014647B">
            <w:pPr>
              <w:rPr>
                <w:b/>
              </w:rPr>
            </w:pPr>
          </w:p>
        </w:tc>
      </w:tr>
      <w:tr w:rsidR="006E67C5" w:rsidRPr="006E67C5" w14:paraId="7E4EC2A4" w14:textId="77777777" w:rsidTr="0014647B">
        <w:trPr>
          <w:trHeight w:val="705"/>
        </w:trPr>
        <w:tc>
          <w:tcPr>
            <w:tcW w:w="625" w:type="dxa"/>
          </w:tcPr>
          <w:p w14:paraId="30A22D8E" w14:textId="77777777" w:rsidR="006E67C5" w:rsidRPr="006E67C5" w:rsidRDefault="006E67C5" w:rsidP="0014647B">
            <w:pPr>
              <w:rPr>
                <w:b/>
              </w:rPr>
            </w:pPr>
            <w:r w:rsidRPr="006E67C5">
              <w:rPr>
                <w:b/>
              </w:rPr>
              <w:t>1</w:t>
            </w:r>
          </w:p>
        </w:tc>
        <w:tc>
          <w:tcPr>
            <w:tcW w:w="3780" w:type="dxa"/>
          </w:tcPr>
          <w:p w14:paraId="58BA5CD4" w14:textId="77777777" w:rsidR="006E67C5" w:rsidRPr="006E67C5" w:rsidRDefault="006E67C5" w:rsidP="0014647B">
            <w:pPr>
              <w:rPr>
                <w:b/>
              </w:rPr>
            </w:pPr>
            <w:proofErr w:type="spellStart"/>
            <w:r w:rsidRPr="006E67C5">
              <w:rPr>
                <w:b/>
              </w:rPr>
              <w:t>Padvarninkų</w:t>
            </w:r>
            <w:proofErr w:type="spellEnd"/>
            <w:r w:rsidRPr="006E67C5">
              <w:rPr>
                <w:b/>
              </w:rPr>
              <w:t xml:space="preserve"> kaimo kapinės (</w:t>
            </w:r>
            <w:proofErr w:type="spellStart"/>
            <w:r w:rsidRPr="006E67C5">
              <w:rPr>
                <w:b/>
              </w:rPr>
              <w:t>Padvarninkų</w:t>
            </w:r>
            <w:proofErr w:type="spellEnd"/>
            <w:r w:rsidRPr="006E67C5">
              <w:rPr>
                <w:b/>
              </w:rPr>
              <w:t xml:space="preserve"> k., Andrioniškio sen.)</w:t>
            </w:r>
          </w:p>
        </w:tc>
        <w:tc>
          <w:tcPr>
            <w:tcW w:w="5224" w:type="dxa"/>
          </w:tcPr>
          <w:p w14:paraId="00880C5B" w14:textId="77777777" w:rsidR="006E67C5" w:rsidRPr="006E67C5" w:rsidRDefault="006E67C5" w:rsidP="0014647B">
            <w:pPr>
              <w:rPr>
                <w:b/>
              </w:rPr>
            </w:pPr>
          </w:p>
        </w:tc>
      </w:tr>
    </w:tbl>
    <w:p w14:paraId="2E8E07A4" w14:textId="77777777" w:rsidR="006E67C5" w:rsidRPr="006E67C5" w:rsidRDefault="006E67C5" w:rsidP="006E67C5">
      <w:r w:rsidRPr="006E67C5">
        <w:t xml:space="preserve">        </w:t>
      </w:r>
    </w:p>
    <w:p w14:paraId="19C7D98D" w14:textId="77777777" w:rsidR="006E67C5" w:rsidRPr="006E67C5" w:rsidRDefault="006E67C5" w:rsidP="006E67C5">
      <w:pPr>
        <w:jc w:val="both"/>
      </w:pPr>
      <w:r w:rsidRPr="006E67C5">
        <w:t>2. Anykščių rajono savivaldybės neveikiančių kapinių sąrašą, patvirtintą Anykščių rajono savivaldybės tarybos 2013 m. gegužės 30 d. sprendimo Nr. 1-TS-185 ,,Dėl statuso suteikimo Anykščių rajono savivaldybės teritorijoje esančioms kapinėms“ 3 priedu, papildant:</w:t>
      </w:r>
    </w:p>
    <w:p w14:paraId="22F1A7D4" w14:textId="77777777" w:rsidR="006E67C5" w:rsidRPr="006E67C5" w:rsidRDefault="006E67C5" w:rsidP="006E67C5">
      <w:pPr>
        <w:jc w:val="both"/>
      </w:pPr>
      <w:r w:rsidRPr="006E67C5">
        <w:t>2.1. Anykščių seniūnijos kapinių sąrašą 15 eilute:</w:t>
      </w:r>
    </w:p>
    <w:p w14:paraId="2BC02CEF" w14:textId="77777777" w:rsidR="006E67C5" w:rsidRPr="006E67C5" w:rsidRDefault="006E67C5" w:rsidP="006E67C5"/>
    <w:tbl>
      <w:tblPr>
        <w:tblStyle w:val="Lentelstinklelis"/>
        <w:tblW w:w="0" w:type="auto"/>
        <w:tblLook w:val="04A0" w:firstRow="1" w:lastRow="0" w:firstColumn="1" w:lastColumn="0" w:noHBand="0" w:noVBand="1"/>
      </w:tblPr>
      <w:tblGrid>
        <w:gridCol w:w="625"/>
        <w:gridCol w:w="3780"/>
        <w:gridCol w:w="5224"/>
      </w:tblGrid>
      <w:tr w:rsidR="006E67C5" w:rsidRPr="006E67C5" w14:paraId="6862FB0E" w14:textId="77777777" w:rsidTr="0014647B">
        <w:tc>
          <w:tcPr>
            <w:tcW w:w="625" w:type="dxa"/>
          </w:tcPr>
          <w:p w14:paraId="06889A27" w14:textId="77777777" w:rsidR="006E67C5" w:rsidRPr="006E67C5" w:rsidRDefault="006E67C5" w:rsidP="0014647B">
            <w:pPr>
              <w:rPr>
                <w:b/>
              </w:rPr>
            </w:pPr>
            <w:r w:rsidRPr="006E67C5">
              <w:rPr>
                <w:b/>
              </w:rPr>
              <w:t>15.</w:t>
            </w:r>
          </w:p>
        </w:tc>
        <w:tc>
          <w:tcPr>
            <w:tcW w:w="3780" w:type="dxa"/>
          </w:tcPr>
          <w:p w14:paraId="418E8F07" w14:textId="77777777" w:rsidR="006E67C5" w:rsidRPr="006E67C5" w:rsidRDefault="006E67C5" w:rsidP="0014647B">
            <w:pPr>
              <w:rPr>
                <w:b/>
              </w:rPr>
            </w:pPr>
            <w:r w:rsidRPr="006E67C5">
              <w:rPr>
                <w:b/>
              </w:rPr>
              <w:t>Lašinių kaimo kapinės (Lašinių k., Anykščių sen.)</w:t>
            </w:r>
          </w:p>
        </w:tc>
        <w:tc>
          <w:tcPr>
            <w:tcW w:w="5224" w:type="dxa"/>
          </w:tcPr>
          <w:p w14:paraId="1511D69D" w14:textId="77777777" w:rsidR="006E67C5" w:rsidRPr="006E67C5" w:rsidRDefault="006E67C5" w:rsidP="0014647B">
            <w:pPr>
              <w:rPr>
                <w:b/>
              </w:rPr>
            </w:pPr>
          </w:p>
        </w:tc>
      </w:tr>
    </w:tbl>
    <w:p w14:paraId="384646DE" w14:textId="77777777" w:rsidR="006E67C5" w:rsidRPr="006E67C5" w:rsidRDefault="006E67C5" w:rsidP="006E67C5"/>
    <w:p w14:paraId="7B197302" w14:textId="77777777" w:rsidR="006E67C5" w:rsidRPr="006E67C5" w:rsidRDefault="006E67C5" w:rsidP="006E67C5">
      <w:r w:rsidRPr="006E67C5">
        <w:t>2.2. Kavarsko seniūnijos kapinių sąrašą 21 eilute:</w:t>
      </w:r>
    </w:p>
    <w:p w14:paraId="1A5E150E" w14:textId="77777777" w:rsidR="006E67C5" w:rsidRPr="00A658EE" w:rsidRDefault="006E67C5" w:rsidP="006E67C5">
      <w:pPr>
        <w:rPr>
          <w:color w:val="FF0000"/>
        </w:rPr>
      </w:pPr>
    </w:p>
    <w:tbl>
      <w:tblPr>
        <w:tblStyle w:val="Lentelstinklelis"/>
        <w:tblW w:w="0" w:type="auto"/>
        <w:tblLook w:val="04A0" w:firstRow="1" w:lastRow="0" w:firstColumn="1" w:lastColumn="0" w:noHBand="0" w:noVBand="1"/>
      </w:tblPr>
      <w:tblGrid>
        <w:gridCol w:w="625"/>
        <w:gridCol w:w="3780"/>
        <w:gridCol w:w="5224"/>
      </w:tblGrid>
      <w:tr w:rsidR="006E67C5" w:rsidRPr="006E67C5" w14:paraId="2FEC9505" w14:textId="77777777" w:rsidTr="0014647B">
        <w:tc>
          <w:tcPr>
            <w:tcW w:w="625" w:type="dxa"/>
          </w:tcPr>
          <w:p w14:paraId="265A8158" w14:textId="77777777" w:rsidR="006E67C5" w:rsidRPr="006E67C5" w:rsidRDefault="006E67C5" w:rsidP="0014647B">
            <w:pPr>
              <w:rPr>
                <w:b/>
              </w:rPr>
            </w:pPr>
            <w:r w:rsidRPr="006E67C5">
              <w:rPr>
                <w:b/>
              </w:rPr>
              <w:t>21.</w:t>
            </w:r>
          </w:p>
        </w:tc>
        <w:tc>
          <w:tcPr>
            <w:tcW w:w="3780" w:type="dxa"/>
          </w:tcPr>
          <w:p w14:paraId="7920DCD7" w14:textId="77777777" w:rsidR="006E67C5" w:rsidRPr="006E67C5" w:rsidRDefault="006E67C5" w:rsidP="0014647B">
            <w:pPr>
              <w:rPr>
                <w:b/>
              </w:rPr>
            </w:pPr>
            <w:r w:rsidRPr="006E67C5">
              <w:rPr>
                <w:b/>
              </w:rPr>
              <w:t xml:space="preserve">Kavarsko žydų pirmosios senosios kapinės </w:t>
            </w:r>
            <w:r w:rsidRPr="006E67C5">
              <w:rPr>
                <w:b/>
                <w:szCs w:val="24"/>
              </w:rPr>
              <w:t>(P. Raudonikio g., Kavarsko m., Kavarsko sen.)</w:t>
            </w:r>
          </w:p>
        </w:tc>
        <w:tc>
          <w:tcPr>
            <w:tcW w:w="5224" w:type="dxa"/>
          </w:tcPr>
          <w:p w14:paraId="7CC51611" w14:textId="77777777" w:rsidR="006E67C5" w:rsidRPr="006E67C5" w:rsidRDefault="006E67C5" w:rsidP="0014647B">
            <w:pPr>
              <w:rPr>
                <w:b/>
              </w:rPr>
            </w:pPr>
            <w:r w:rsidRPr="006E67C5">
              <w:rPr>
                <w:b/>
              </w:rPr>
              <w:t>kapinės yra kultūros paveldo objektas, u. k. 38013</w:t>
            </w:r>
          </w:p>
        </w:tc>
      </w:tr>
    </w:tbl>
    <w:p w14:paraId="221DAA9F" w14:textId="77777777" w:rsidR="006E67C5" w:rsidRDefault="006E67C5" w:rsidP="006E67C5"/>
    <w:p w14:paraId="2D05DF87" w14:textId="77777777" w:rsidR="006E67C5" w:rsidRDefault="006E67C5" w:rsidP="006E67C5"/>
    <w:p w14:paraId="7FA42DBD" w14:textId="77777777" w:rsidR="007B0253" w:rsidRDefault="006E67C5" w:rsidP="007B0253">
      <w:pPr>
        <w:spacing w:line="276" w:lineRule="auto"/>
        <w:ind w:firstLine="720"/>
        <w:jc w:val="both"/>
        <w:rPr>
          <w:rStyle w:val="Hipersaitas"/>
          <w:color w:val="auto"/>
          <w:u w:val="none"/>
        </w:rPr>
      </w:pPr>
      <w:r w:rsidRPr="00490F41">
        <w:t xml:space="preserve">Šis sprendimas skelbiamas Teisės aktų registre ir Anykščių rajono savivaldybės interneto svetainėje </w:t>
      </w:r>
      <w:hyperlink r:id="rId10" w:history="1">
        <w:r w:rsidRPr="00490F41">
          <w:rPr>
            <w:rStyle w:val="Hipersaitas"/>
            <w:color w:val="auto"/>
            <w:u w:val="none"/>
          </w:rPr>
          <w:t>www.anyksciai.lt</w:t>
        </w:r>
      </w:hyperlink>
    </w:p>
    <w:p w14:paraId="6B36D9C2" w14:textId="6A2255BD" w:rsidR="006E67C5" w:rsidRDefault="006E67C5" w:rsidP="007B0253">
      <w:pPr>
        <w:spacing w:line="276" w:lineRule="auto"/>
        <w:ind w:firstLine="720"/>
        <w:jc w:val="both"/>
      </w:pPr>
      <w:r>
        <w:t>Meras</w:t>
      </w:r>
      <w:r>
        <w:tab/>
      </w:r>
      <w:r w:rsidR="007B0253">
        <w:t xml:space="preserve">                                                                                                </w:t>
      </w:r>
      <w:r>
        <w:t xml:space="preserve">Kęstutis </w:t>
      </w:r>
      <w:proofErr w:type="spellStart"/>
      <w:r>
        <w:t>Tubis</w:t>
      </w:r>
      <w:proofErr w:type="spellEnd"/>
    </w:p>
    <w:p w14:paraId="324CE91B" w14:textId="77777777" w:rsidR="006E67C5" w:rsidRDefault="006E67C5" w:rsidP="006E67C5">
      <w:pPr>
        <w:tabs>
          <w:tab w:val="right" w:pos="9638"/>
        </w:tabs>
        <w:jc w:val="center"/>
      </w:pPr>
    </w:p>
    <w:p w14:paraId="4B9778F7" w14:textId="77777777" w:rsidR="006E67C5" w:rsidRDefault="006E67C5" w:rsidP="006E67C5">
      <w:pPr>
        <w:ind w:left="4395" w:right="79"/>
      </w:pPr>
    </w:p>
    <w:p w14:paraId="689F1206" w14:textId="77777777" w:rsidR="006E67C5" w:rsidRPr="009719DE" w:rsidRDefault="006E67C5" w:rsidP="009719DE">
      <w:pPr>
        <w:spacing w:line="360" w:lineRule="auto"/>
        <w:ind w:firstLine="709"/>
        <w:jc w:val="both"/>
        <w:rPr>
          <w:i/>
          <w:color w:val="00B050"/>
          <w:szCs w:val="24"/>
        </w:rPr>
      </w:pPr>
    </w:p>
    <w:sectPr w:rsidR="006E67C5" w:rsidRPr="009719DE" w:rsidSect="00224FF4">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709"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2F347" w14:textId="77777777" w:rsidR="002136C7" w:rsidRDefault="002136C7">
      <w:r>
        <w:separator/>
      </w:r>
    </w:p>
  </w:endnote>
  <w:endnote w:type="continuationSeparator" w:id="0">
    <w:p w14:paraId="3D90605A" w14:textId="77777777" w:rsidR="002136C7" w:rsidRDefault="0021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ED9F" w14:textId="77777777" w:rsidR="006D5DB3" w:rsidRDefault="006D5D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A915" w14:textId="77777777" w:rsidR="006D5DB3" w:rsidRDefault="006D5D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F100" w14:textId="77777777" w:rsidR="006D5DB3" w:rsidRDefault="006D5D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45811" w14:textId="77777777" w:rsidR="002136C7" w:rsidRDefault="002136C7">
      <w:r>
        <w:separator/>
      </w:r>
    </w:p>
  </w:footnote>
  <w:footnote w:type="continuationSeparator" w:id="0">
    <w:p w14:paraId="6A1E7A4E" w14:textId="77777777" w:rsidR="002136C7" w:rsidRDefault="00213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9A76" w14:textId="77777777" w:rsidR="00AE5B0D" w:rsidRDefault="00AE5B0D">
    <w:pPr>
      <w:framePr w:wrap="auto" w:vAnchor="text" w:hAnchor="margin" w:xAlign="center" w:y="1"/>
      <w:tabs>
        <w:tab w:val="center" w:pos="4153"/>
        <w:tab w:val="right" w:pos="8306"/>
      </w:tabs>
    </w:pPr>
    <w:r>
      <w:fldChar w:fldCharType="begin"/>
    </w:r>
    <w:r>
      <w:instrText xml:space="preserve">PAGE  </w:instrText>
    </w:r>
    <w:r>
      <w:fldChar w:fldCharType="end"/>
    </w:r>
  </w:p>
  <w:p w14:paraId="41FE8280" w14:textId="77777777" w:rsidR="00AE5B0D" w:rsidRDefault="00AE5B0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8A9D" w14:textId="77777777" w:rsidR="00AE5B0D" w:rsidRDefault="00AE5B0D">
    <w:pPr>
      <w:pStyle w:val="Antrats"/>
      <w:jc w:val="center"/>
    </w:pPr>
  </w:p>
  <w:p w14:paraId="66329E39" w14:textId="77777777" w:rsidR="00AE5B0D" w:rsidRDefault="00AE5B0D">
    <w:pPr>
      <w:tabs>
        <w:tab w:val="center" w:pos="4153"/>
        <w:tab w:val="right"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6B07" w14:textId="77777777" w:rsidR="006D5DB3" w:rsidRDefault="006D5D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BE2"/>
    <w:multiLevelType w:val="hybridMultilevel"/>
    <w:tmpl w:val="CABC1134"/>
    <w:lvl w:ilvl="0" w:tplc="4258B7E8">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ACD68E7"/>
    <w:multiLevelType w:val="hybridMultilevel"/>
    <w:tmpl w:val="521C6F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439027872">
    <w:abstractNumId w:val="1"/>
  </w:num>
  <w:num w:numId="2" w16cid:durableId="1145901854">
    <w:abstractNumId w:val="0"/>
  </w:num>
  <w:num w:numId="3" w16cid:durableId="1641954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DF1"/>
    <w:rsid w:val="000029A0"/>
    <w:rsid w:val="0000749A"/>
    <w:rsid w:val="00007CE6"/>
    <w:rsid w:val="000120C4"/>
    <w:rsid w:val="00013707"/>
    <w:rsid w:val="00014BA8"/>
    <w:rsid w:val="0002236C"/>
    <w:rsid w:val="00023AF8"/>
    <w:rsid w:val="000255EB"/>
    <w:rsid w:val="00031A75"/>
    <w:rsid w:val="00042088"/>
    <w:rsid w:val="00042846"/>
    <w:rsid w:val="00047F73"/>
    <w:rsid w:val="00054ABE"/>
    <w:rsid w:val="00060600"/>
    <w:rsid w:val="00061807"/>
    <w:rsid w:val="00066E87"/>
    <w:rsid w:val="00070BAF"/>
    <w:rsid w:val="0008476D"/>
    <w:rsid w:val="00093546"/>
    <w:rsid w:val="00097408"/>
    <w:rsid w:val="000A09B0"/>
    <w:rsid w:val="000A1C0E"/>
    <w:rsid w:val="000A4DF0"/>
    <w:rsid w:val="000A66FE"/>
    <w:rsid w:val="000B08AD"/>
    <w:rsid w:val="000B5BCB"/>
    <w:rsid w:val="000C314A"/>
    <w:rsid w:val="000C3BF2"/>
    <w:rsid w:val="000C4068"/>
    <w:rsid w:val="000D75D1"/>
    <w:rsid w:val="000E2FB6"/>
    <w:rsid w:val="000E623F"/>
    <w:rsid w:val="000F1562"/>
    <w:rsid w:val="000F164C"/>
    <w:rsid w:val="000F2DF5"/>
    <w:rsid w:val="000F566E"/>
    <w:rsid w:val="001007B4"/>
    <w:rsid w:val="001029FB"/>
    <w:rsid w:val="00114FB2"/>
    <w:rsid w:val="0011579B"/>
    <w:rsid w:val="0012212D"/>
    <w:rsid w:val="001240B7"/>
    <w:rsid w:val="00124B52"/>
    <w:rsid w:val="00127ED7"/>
    <w:rsid w:val="00131DC3"/>
    <w:rsid w:val="00132D8F"/>
    <w:rsid w:val="00132DF6"/>
    <w:rsid w:val="00140B6F"/>
    <w:rsid w:val="0014387E"/>
    <w:rsid w:val="00143C7C"/>
    <w:rsid w:val="00144EC0"/>
    <w:rsid w:val="001461EF"/>
    <w:rsid w:val="00146AA7"/>
    <w:rsid w:val="001529CE"/>
    <w:rsid w:val="00156128"/>
    <w:rsid w:val="0015657D"/>
    <w:rsid w:val="0015683B"/>
    <w:rsid w:val="001611C7"/>
    <w:rsid w:val="001664EC"/>
    <w:rsid w:val="00174EFD"/>
    <w:rsid w:val="00181AB0"/>
    <w:rsid w:val="0018340F"/>
    <w:rsid w:val="0019023D"/>
    <w:rsid w:val="001908F2"/>
    <w:rsid w:val="0019221B"/>
    <w:rsid w:val="00194986"/>
    <w:rsid w:val="001A0DB4"/>
    <w:rsid w:val="001A2FFD"/>
    <w:rsid w:val="001A4E60"/>
    <w:rsid w:val="001A7417"/>
    <w:rsid w:val="001B0CC0"/>
    <w:rsid w:val="001B17D4"/>
    <w:rsid w:val="001B5896"/>
    <w:rsid w:val="001B7055"/>
    <w:rsid w:val="001C4386"/>
    <w:rsid w:val="001D65FC"/>
    <w:rsid w:val="001D70B6"/>
    <w:rsid w:val="001E219B"/>
    <w:rsid w:val="001E40F9"/>
    <w:rsid w:val="001E4C36"/>
    <w:rsid w:val="001F0761"/>
    <w:rsid w:val="0020106B"/>
    <w:rsid w:val="00203012"/>
    <w:rsid w:val="002048BF"/>
    <w:rsid w:val="002131E3"/>
    <w:rsid w:val="002136C7"/>
    <w:rsid w:val="002149EC"/>
    <w:rsid w:val="002159FA"/>
    <w:rsid w:val="002161DF"/>
    <w:rsid w:val="002217E5"/>
    <w:rsid w:val="00224FF4"/>
    <w:rsid w:val="0022651A"/>
    <w:rsid w:val="002273B3"/>
    <w:rsid w:val="002456BE"/>
    <w:rsid w:val="0025082F"/>
    <w:rsid w:val="00250FC4"/>
    <w:rsid w:val="002554AF"/>
    <w:rsid w:val="00257FDF"/>
    <w:rsid w:val="0026078E"/>
    <w:rsid w:val="00260CBB"/>
    <w:rsid w:val="00263F48"/>
    <w:rsid w:val="00266B7B"/>
    <w:rsid w:val="00276671"/>
    <w:rsid w:val="00276DD2"/>
    <w:rsid w:val="00281027"/>
    <w:rsid w:val="00281467"/>
    <w:rsid w:val="00286652"/>
    <w:rsid w:val="002924C6"/>
    <w:rsid w:val="00294D0F"/>
    <w:rsid w:val="00296BBE"/>
    <w:rsid w:val="002A7657"/>
    <w:rsid w:val="002B13C1"/>
    <w:rsid w:val="002B154A"/>
    <w:rsid w:val="002B2960"/>
    <w:rsid w:val="002B2F9C"/>
    <w:rsid w:val="002C29A2"/>
    <w:rsid w:val="002C59FA"/>
    <w:rsid w:val="002C5EAA"/>
    <w:rsid w:val="002D171A"/>
    <w:rsid w:val="002D3B61"/>
    <w:rsid w:val="002F030E"/>
    <w:rsid w:val="002F1767"/>
    <w:rsid w:val="002F35B5"/>
    <w:rsid w:val="002F42D0"/>
    <w:rsid w:val="002F6C00"/>
    <w:rsid w:val="002F7530"/>
    <w:rsid w:val="00300F59"/>
    <w:rsid w:val="00310DFE"/>
    <w:rsid w:val="003120C3"/>
    <w:rsid w:val="003169B5"/>
    <w:rsid w:val="003206E0"/>
    <w:rsid w:val="0033280F"/>
    <w:rsid w:val="00333A42"/>
    <w:rsid w:val="00342EA8"/>
    <w:rsid w:val="00350006"/>
    <w:rsid w:val="003631C5"/>
    <w:rsid w:val="00363DE8"/>
    <w:rsid w:val="003711B0"/>
    <w:rsid w:val="00375EBA"/>
    <w:rsid w:val="0038369A"/>
    <w:rsid w:val="00384150"/>
    <w:rsid w:val="003950A8"/>
    <w:rsid w:val="00396489"/>
    <w:rsid w:val="0039674F"/>
    <w:rsid w:val="003979AC"/>
    <w:rsid w:val="003A1BA5"/>
    <w:rsid w:val="003B55CF"/>
    <w:rsid w:val="003D0DF5"/>
    <w:rsid w:val="003D18B5"/>
    <w:rsid w:val="003D24A7"/>
    <w:rsid w:val="003D57F7"/>
    <w:rsid w:val="003F0BF9"/>
    <w:rsid w:val="003F32C8"/>
    <w:rsid w:val="003F4DFD"/>
    <w:rsid w:val="003F6FE7"/>
    <w:rsid w:val="00403EAD"/>
    <w:rsid w:val="00412766"/>
    <w:rsid w:val="00416CBB"/>
    <w:rsid w:val="0042535E"/>
    <w:rsid w:val="00426618"/>
    <w:rsid w:val="00426CE7"/>
    <w:rsid w:val="0043745D"/>
    <w:rsid w:val="00437AD5"/>
    <w:rsid w:val="00437BC1"/>
    <w:rsid w:val="0044346B"/>
    <w:rsid w:val="004440ED"/>
    <w:rsid w:val="00444370"/>
    <w:rsid w:val="00445815"/>
    <w:rsid w:val="00457DB7"/>
    <w:rsid w:val="0046186B"/>
    <w:rsid w:val="0046722D"/>
    <w:rsid w:val="00470482"/>
    <w:rsid w:val="00487057"/>
    <w:rsid w:val="00490927"/>
    <w:rsid w:val="00490F41"/>
    <w:rsid w:val="00493C05"/>
    <w:rsid w:val="00496211"/>
    <w:rsid w:val="004A0818"/>
    <w:rsid w:val="004A2D0A"/>
    <w:rsid w:val="004A3001"/>
    <w:rsid w:val="004A7E9E"/>
    <w:rsid w:val="004B2208"/>
    <w:rsid w:val="004B721E"/>
    <w:rsid w:val="004C16B3"/>
    <w:rsid w:val="004C54BA"/>
    <w:rsid w:val="004D7A94"/>
    <w:rsid w:val="004E0163"/>
    <w:rsid w:val="004E09E4"/>
    <w:rsid w:val="004F54F8"/>
    <w:rsid w:val="004F58BA"/>
    <w:rsid w:val="004F77A4"/>
    <w:rsid w:val="0050305F"/>
    <w:rsid w:val="00503D1C"/>
    <w:rsid w:val="00504F54"/>
    <w:rsid w:val="00510D50"/>
    <w:rsid w:val="00513D9B"/>
    <w:rsid w:val="00517FAD"/>
    <w:rsid w:val="005217A4"/>
    <w:rsid w:val="00523E6A"/>
    <w:rsid w:val="00524A9A"/>
    <w:rsid w:val="00532DEC"/>
    <w:rsid w:val="00533A2B"/>
    <w:rsid w:val="00542F02"/>
    <w:rsid w:val="00544114"/>
    <w:rsid w:val="005447F4"/>
    <w:rsid w:val="0054523B"/>
    <w:rsid w:val="0054553B"/>
    <w:rsid w:val="00550984"/>
    <w:rsid w:val="00552019"/>
    <w:rsid w:val="00554C5E"/>
    <w:rsid w:val="00555C35"/>
    <w:rsid w:val="00557DFF"/>
    <w:rsid w:val="00562CA9"/>
    <w:rsid w:val="005647B2"/>
    <w:rsid w:val="00573D43"/>
    <w:rsid w:val="00574C3E"/>
    <w:rsid w:val="0057691F"/>
    <w:rsid w:val="005863E9"/>
    <w:rsid w:val="005871CE"/>
    <w:rsid w:val="00592066"/>
    <w:rsid w:val="005959F4"/>
    <w:rsid w:val="005A3500"/>
    <w:rsid w:val="005A5D41"/>
    <w:rsid w:val="005B094C"/>
    <w:rsid w:val="005B0C83"/>
    <w:rsid w:val="005B708B"/>
    <w:rsid w:val="005C5393"/>
    <w:rsid w:val="005D46DC"/>
    <w:rsid w:val="005E3370"/>
    <w:rsid w:val="005E5723"/>
    <w:rsid w:val="005E6C44"/>
    <w:rsid w:val="005F5FE1"/>
    <w:rsid w:val="006125DA"/>
    <w:rsid w:val="00621042"/>
    <w:rsid w:val="006236DF"/>
    <w:rsid w:val="00625A4A"/>
    <w:rsid w:val="006333AD"/>
    <w:rsid w:val="00641587"/>
    <w:rsid w:val="0064655E"/>
    <w:rsid w:val="006466F6"/>
    <w:rsid w:val="00646A8F"/>
    <w:rsid w:val="0064785B"/>
    <w:rsid w:val="006502A4"/>
    <w:rsid w:val="006513CB"/>
    <w:rsid w:val="00656E7C"/>
    <w:rsid w:val="00662C80"/>
    <w:rsid w:val="00663486"/>
    <w:rsid w:val="00663F48"/>
    <w:rsid w:val="00664853"/>
    <w:rsid w:val="0067193F"/>
    <w:rsid w:val="00671DE0"/>
    <w:rsid w:val="0067691D"/>
    <w:rsid w:val="006773FC"/>
    <w:rsid w:val="00677855"/>
    <w:rsid w:val="00680C61"/>
    <w:rsid w:val="00681A65"/>
    <w:rsid w:val="00686ADA"/>
    <w:rsid w:val="0069637D"/>
    <w:rsid w:val="006A00CE"/>
    <w:rsid w:val="006A6189"/>
    <w:rsid w:val="006B198C"/>
    <w:rsid w:val="006B5C81"/>
    <w:rsid w:val="006C047F"/>
    <w:rsid w:val="006C1344"/>
    <w:rsid w:val="006D171F"/>
    <w:rsid w:val="006D3E29"/>
    <w:rsid w:val="006D4001"/>
    <w:rsid w:val="006D5DB3"/>
    <w:rsid w:val="006E1056"/>
    <w:rsid w:val="006E3807"/>
    <w:rsid w:val="006E486F"/>
    <w:rsid w:val="006E67C5"/>
    <w:rsid w:val="006F0F56"/>
    <w:rsid w:val="006F1B24"/>
    <w:rsid w:val="006F58F4"/>
    <w:rsid w:val="00700D84"/>
    <w:rsid w:val="0070220C"/>
    <w:rsid w:val="00705C0A"/>
    <w:rsid w:val="007168B5"/>
    <w:rsid w:val="00721CD7"/>
    <w:rsid w:val="00723A76"/>
    <w:rsid w:val="007277EF"/>
    <w:rsid w:val="00735EC1"/>
    <w:rsid w:val="0074367D"/>
    <w:rsid w:val="00744872"/>
    <w:rsid w:val="00744908"/>
    <w:rsid w:val="007456F8"/>
    <w:rsid w:val="00746BAB"/>
    <w:rsid w:val="00750B8C"/>
    <w:rsid w:val="00753E77"/>
    <w:rsid w:val="007560B6"/>
    <w:rsid w:val="00757AD0"/>
    <w:rsid w:val="007700F7"/>
    <w:rsid w:val="00771517"/>
    <w:rsid w:val="007740D7"/>
    <w:rsid w:val="0077593C"/>
    <w:rsid w:val="00782039"/>
    <w:rsid w:val="0078350A"/>
    <w:rsid w:val="0078560A"/>
    <w:rsid w:val="00786449"/>
    <w:rsid w:val="0079204D"/>
    <w:rsid w:val="007A262B"/>
    <w:rsid w:val="007A2B8F"/>
    <w:rsid w:val="007A2C41"/>
    <w:rsid w:val="007B0253"/>
    <w:rsid w:val="007B215E"/>
    <w:rsid w:val="007B6D3E"/>
    <w:rsid w:val="007C20DC"/>
    <w:rsid w:val="007C2222"/>
    <w:rsid w:val="007C4214"/>
    <w:rsid w:val="007D0C9B"/>
    <w:rsid w:val="007D34EB"/>
    <w:rsid w:val="007E53F9"/>
    <w:rsid w:val="007F75FD"/>
    <w:rsid w:val="008038E5"/>
    <w:rsid w:val="008039DC"/>
    <w:rsid w:val="00804C8C"/>
    <w:rsid w:val="00805679"/>
    <w:rsid w:val="00806FC4"/>
    <w:rsid w:val="008072A8"/>
    <w:rsid w:val="008104B9"/>
    <w:rsid w:val="00810B56"/>
    <w:rsid w:val="008161CE"/>
    <w:rsid w:val="00816691"/>
    <w:rsid w:val="008166DE"/>
    <w:rsid w:val="00817299"/>
    <w:rsid w:val="00817702"/>
    <w:rsid w:val="0082082A"/>
    <w:rsid w:val="00823D27"/>
    <w:rsid w:val="00825016"/>
    <w:rsid w:val="00837A42"/>
    <w:rsid w:val="00842313"/>
    <w:rsid w:val="008430C3"/>
    <w:rsid w:val="00844EC2"/>
    <w:rsid w:val="00850B36"/>
    <w:rsid w:val="00850D78"/>
    <w:rsid w:val="008519F9"/>
    <w:rsid w:val="008530EE"/>
    <w:rsid w:val="008567FE"/>
    <w:rsid w:val="0087271D"/>
    <w:rsid w:val="00872760"/>
    <w:rsid w:val="0087405E"/>
    <w:rsid w:val="00874416"/>
    <w:rsid w:val="0087534F"/>
    <w:rsid w:val="00884D14"/>
    <w:rsid w:val="00887624"/>
    <w:rsid w:val="00891485"/>
    <w:rsid w:val="00894520"/>
    <w:rsid w:val="00896113"/>
    <w:rsid w:val="00896C62"/>
    <w:rsid w:val="008A5505"/>
    <w:rsid w:val="008A5AB3"/>
    <w:rsid w:val="008A5F58"/>
    <w:rsid w:val="008A6B07"/>
    <w:rsid w:val="008B3393"/>
    <w:rsid w:val="008B6CDD"/>
    <w:rsid w:val="008B6D2F"/>
    <w:rsid w:val="008B7A22"/>
    <w:rsid w:val="008C5693"/>
    <w:rsid w:val="008D3FBD"/>
    <w:rsid w:val="008D67D6"/>
    <w:rsid w:val="008D786F"/>
    <w:rsid w:val="008E04F1"/>
    <w:rsid w:val="008E0C4A"/>
    <w:rsid w:val="008E58BD"/>
    <w:rsid w:val="008F4953"/>
    <w:rsid w:val="008F739D"/>
    <w:rsid w:val="009048E2"/>
    <w:rsid w:val="00905377"/>
    <w:rsid w:val="00916B0E"/>
    <w:rsid w:val="00916B83"/>
    <w:rsid w:val="00920D08"/>
    <w:rsid w:val="00925981"/>
    <w:rsid w:val="00932255"/>
    <w:rsid w:val="00934380"/>
    <w:rsid w:val="00936DC7"/>
    <w:rsid w:val="00944805"/>
    <w:rsid w:val="009471FD"/>
    <w:rsid w:val="00947C35"/>
    <w:rsid w:val="00970B15"/>
    <w:rsid w:val="009719DE"/>
    <w:rsid w:val="009735BE"/>
    <w:rsid w:val="00974275"/>
    <w:rsid w:val="00982CB9"/>
    <w:rsid w:val="00993746"/>
    <w:rsid w:val="009973CA"/>
    <w:rsid w:val="009A6D61"/>
    <w:rsid w:val="009B2C6D"/>
    <w:rsid w:val="009B45A2"/>
    <w:rsid w:val="009C2456"/>
    <w:rsid w:val="009C3E87"/>
    <w:rsid w:val="009C45D8"/>
    <w:rsid w:val="009D1C7E"/>
    <w:rsid w:val="009D25B1"/>
    <w:rsid w:val="009D6BC6"/>
    <w:rsid w:val="009D79F8"/>
    <w:rsid w:val="009E21DA"/>
    <w:rsid w:val="009F74D1"/>
    <w:rsid w:val="00A0182B"/>
    <w:rsid w:val="00A16663"/>
    <w:rsid w:val="00A16A99"/>
    <w:rsid w:val="00A218A1"/>
    <w:rsid w:val="00A253EE"/>
    <w:rsid w:val="00A274CE"/>
    <w:rsid w:val="00A309C3"/>
    <w:rsid w:val="00A30DFF"/>
    <w:rsid w:val="00A31864"/>
    <w:rsid w:val="00A33ED2"/>
    <w:rsid w:val="00A45EF6"/>
    <w:rsid w:val="00A52E27"/>
    <w:rsid w:val="00A56184"/>
    <w:rsid w:val="00A60C72"/>
    <w:rsid w:val="00A64D5A"/>
    <w:rsid w:val="00A654A0"/>
    <w:rsid w:val="00A658EE"/>
    <w:rsid w:val="00A6753F"/>
    <w:rsid w:val="00A73D99"/>
    <w:rsid w:val="00A754F7"/>
    <w:rsid w:val="00A76FD6"/>
    <w:rsid w:val="00A808CA"/>
    <w:rsid w:val="00A81DCA"/>
    <w:rsid w:val="00A84333"/>
    <w:rsid w:val="00A85616"/>
    <w:rsid w:val="00A86369"/>
    <w:rsid w:val="00A878D5"/>
    <w:rsid w:val="00A87914"/>
    <w:rsid w:val="00A91CF5"/>
    <w:rsid w:val="00AA1B8B"/>
    <w:rsid w:val="00AA255B"/>
    <w:rsid w:val="00AB4316"/>
    <w:rsid w:val="00AB6AAD"/>
    <w:rsid w:val="00AB7760"/>
    <w:rsid w:val="00AC1D08"/>
    <w:rsid w:val="00AC6215"/>
    <w:rsid w:val="00AC6838"/>
    <w:rsid w:val="00AD0D4D"/>
    <w:rsid w:val="00AD1304"/>
    <w:rsid w:val="00AD14ED"/>
    <w:rsid w:val="00AD49E1"/>
    <w:rsid w:val="00AD543C"/>
    <w:rsid w:val="00AE1222"/>
    <w:rsid w:val="00AE2683"/>
    <w:rsid w:val="00AE4F3B"/>
    <w:rsid w:val="00AE5B0D"/>
    <w:rsid w:val="00AF3118"/>
    <w:rsid w:val="00AF70A2"/>
    <w:rsid w:val="00AF78CB"/>
    <w:rsid w:val="00B010B5"/>
    <w:rsid w:val="00B06562"/>
    <w:rsid w:val="00B06CA8"/>
    <w:rsid w:val="00B1033D"/>
    <w:rsid w:val="00B1242B"/>
    <w:rsid w:val="00B13466"/>
    <w:rsid w:val="00B17811"/>
    <w:rsid w:val="00B23C84"/>
    <w:rsid w:val="00B24BA0"/>
    <w:rsid w:val="00B25630"/>
    <w:rsid w:val="00B25D3F"/>
    <w:rsid w:val="00B27186"/>
    <w:rsid w:val="00B27DB1"/>
    <w:rsid w:val="00B30AC4"/>
    <w:rsid w:val="00B318DA"/>
    <w:rsid w:val="00B329DB"/>
    <w:rsid w:val="00B369FC"/>
    <w:rsid w:val="00B376FA"/>
    <w:rsid w:val="00B40F46"/>
    <w:rsid w:val="00B46158"/>
    <w:rsid w:val="00B468F3"/>
    <w:rsid w:val="00B5324D"/>
    <w:rsid w:val="00B53AD1"/>
    <w:rsid w:val="00B54A77"/>
    <w:rsid w:val="00B56156"/>
    <w:rsid w:val="00B56CBD"/>
    <w:rsid w:val="00B67A15"/>
    <w:rsid w:val="00B67EA0"/>
    <w:rsid w:val="00B7004F"/>
    <w:rsid w:val="00B70CD9"/>
    <w:rsid w:val="00B73BD4"/>
    <w:rsid w:val="00B75184"/>
    <w:rsid w:val="00B83300"/>
    <w:rsid w:val="00B83EED"/>
    <w:rsid w:val="00B851C0"/>
    <w:rsid w:val="00B9160B"/>
    <w:rsid w:val="00B91CD7"/>
    <w:rsid w:val="00B93EC3"/>
    <w:rsid w:val="00B94B06"/>
    <w:rsid w:val="00BA2122"/>
    <w:rsid w:val="00BA2373"/>
    <w:rsid w:val="00BA349D"/>
    <w:rsid w:val="00BA36B9"/>
    <w:rsid w:val="00BB1861"/>
    <w:rsid w:val="00BB2007"/>
    <w:rsid w:val="00BB3018"/>
    <w:rsid w:val="00BB3DDA"/>
    <w:rsid w:val="00BB7838"/>
    <w:rsid w:val="00BC32B8"/>
    <w:rsid w:val="00BC335F"/>
    <w:rsid w:val="00BC54E7"/>
    <w:rsid w:val="00BF0CCD"/>
    <w:rsid w:val="00BF1B99"/>
    <w:rsid w:val="00BF5B56"/>
    <w:rsid w:val="00C0408C"/>
    <w:rsid w:val="00C05B2D"/>
    <w:rsid w:val="00C07956"/>
    <w:rsid w:val="00C07B06"/>
    <w:rsid w:val="00C1038B"/>
    <w:rsid w:val="00C2014F"/>
    <w:rsid w:val="00C20E8D"/>
    <w:rsid w:val="00C22804"/>
    <w:rsid w:val="00C238F9"/>
    <w:rsid w:val="00C26C8D"/>
    <w:rsid w:val="00C335FE"/>
    <w:rsid w:val="00C33C1C"/>
    <w:rsid w:val="00C35442"/>
    <w:rsid w:val="00C50D73"/>
    <w:rsid w:val="00C54AC1"/>
    <w:rsid w:val="00C5536C"/>
    <w:rsid w:val="00C607D7"/>
    <w:rsid w:val="00C7422C"/>
    <w:rsid w:val="00C74C82"/>
    <w:rsid w:val="00C75BBA"/>
    <w:rsid w:val="00C771BC"/>
    <w:rsid w:val="00C836CF"/>
    <w:rsid w:val="00C83D85"/>
    <w:rsid w:val="00C845CD"/>
    <w:rsid w:val="00C86570"/>
    <w:rsid w:val="00C910B2"/>
    <w:rsid w:val="00C93169"/>
    <w:rsid w:val="00C943CF"/>
    <w:rsid w:val="00C951D1"/>
    <w:rsid w:val="00C976DC"/>
    <w:rsid w:val="00CB05C6"/>
    <w:rsid w:val="00CB1E2A"/>
    <w:rsid w:val="00CB3F64"/>
    <w:rsid w:val="00CC4494"/>
    <w:rsid w:val="00CD2C75"/>
    <w:rsid w:val="00CD4105"/>
    <w:rsid w:val="00CE1313"/>
    <w:rsid w:val="00CE56F3"/>
    <w:rsid w:val="00CF0BC2"/>
    <w:rsid w:val="00CF100B"/>
    <w:rsid w:val="00CF36F4"/>
    <w:rsid w:val="00CF5F60"/>
    <w:rsid w:val="00D0311B"/>
    <w:rsid w:val="00D057AD"/>
    <w:rsid w:val="00D05B96"/>
    <w:rsid w:val="00D06E3D"/>
    <w:rsid w:val="00D12257"/>
    <w:rsid w:val="00D14CFE"/>
    <w:rsid w:val="00D20544"/>
    <w:rsid w:val="00D2229A"/>
    <w:rsid w:val="00D22F94"/>
    <w:rsid w:val="00D24402"/>
    <w:rsid w:val="00D25EEE"/>
    <w:rsid w:val="00D3167D"/>
    <w:rsid w:val="00D3557B"/>
    <w:rsid w:val="00D40C3E"/>
    <w:rsid w:val="00D43BA7"/>
    <w:rsid w:val="00D47442"/>
    <w:rsid w:val="00D5098B"/>
    <w:rsid w:val="00D514D5"/>
    <w:rsid w:val="00D54256"/>
    <w:rsid w:val="00D6070E"/>
    <w:rsid w:val="00D679AD"/>
    <w:rsid w:val="00D71EE2"/>
    <w:rsid w:val="00D72B76"/>
    <w:rsid w:val="00D7543C"/>
    <w:rsid w:val="00D759CD"/>
    <w:rsid w:val="00D76C1D"/>
    <w:rsid w:val="00D819C2"/>
    <w:rsid w:val="00D849C0"/>
    <w:rsid w:val="00D87799"/>
    <w:rsid w:val="00D904A3"/>
    <w:rsid w:val="00D943AE"/>
    <w:rsid w:val="00D94F7D"/>
    <w:rsid w:val="00DA1345"/>
    <w:rsid w:val="00DA4CDD"/>
    <w:rsid w:val="00DB76AB"/>
    <w:rsid w:val="00DC07D3"/>
    <w:rsid w:val="00DC5183"/>
    <w:rsid w:val="00DC52E1"/>
    <w:rsid w:val="00DC6D70"/>
    <w:rsid w:val="00DD1CF1"/>
    <w:rsid w:val="00DD6B7A"/>
    <w:rsid w:val="00DE205E"/>
    <w:rsid w:val="00DE67CB"/>
    <w:rsid w:val="00DF0029"/>
    <w:rsid w:val="00DF012F"/>
    <w:rsid w:val="00DF08A2"/>
    <w:rsid w:val="00DF4D72"/>
    <w:rsid w:val="00DF5012"/>
    <w:rsid w:val="00DF5627"/>
    <w:rsid w:val="00E054C6"/>
    <w:rsid w:val="00E077B5"/>
    <w:rsid w:val="00E10649"/>
    <w:rsid w:val="00E10BDF"/>
    <w:rsid w:val="00E113FB"/>
    <w:rsid w:val="00E169B4"/>
    <w:rsid w:val="00E22390"/>
    <w:rsid w:val="00E255F9"/>
    <w:rsid w:val="00E266BF"/>
    <w:rsid w:val="00E3148D"/>
    <w:rsid w:val="00E342C1"/>
    <w:rsid w:val="00E35367"/>
    <w:rsid w:val="00E3617F"/>
    <w:rsid w:val="00E40F59"/>
    <w:rsid w:val="00E47E3A"/>
    <w:rsid w:val="00E501E7"/>
    <w:rsid w:val="00E51FDA"/>
    <w:rsid w:val="00E60049"/>
    <w:rsid w:val="00E6405B"/>
    <w:rsid w:val="00E65BE8"/>
    <w:rsid w:val="00E67B9D"/>
    <w:rsid w:val="00E768AC"/>
    <w:rsid w:val="00E8053B"/>
    <w:rsid w:val="00E823F0"/>
    <w:rsid w:val="00E8509A"/>
    <w:rsid w:val="00E862CA"/>
    <w:rsid w:val="00E93D68"/>
    <w:rsid w:val="00EA551C"/>
    <w:rsid w:val="00EA5F9A"/>
    <w:rsid w:val="00EA5FEC"/>
    <w:rsid w:val="00EA6FCF"/>
    <w:rsid w:val="00EB63BD"/>
    <w:rsid w:val="00EC1E59"/>
    <w:rsid w:val="00EC3291"/>
    <w:rsid w:val="00ED270B"/>
    <w:rsid w:val="00ED56E1"/>
    <w:rsid w:val="00ED57FB"/>
    <w:rsid w:val="00EE45E2"/>
    <w:rsid w:val="00EE6A7B"/>
    <w:rsid w:val="00EE6FC9"/>
    <w:rsid w:val="00EF3347"/>
    <w:rsid w:val="00EF599E"/>
    <w:rsid w:val="00EF7236"/>
    <w:rsid w:val="00F03B57"/>
    <w:rsid w:val="00F11C6E"/>
    <w:rsid w:val="00F14E8C"/>
    <w:rsid w:val="00F15ED6"/>
    <w:rsid w:val="00F20EA8"/>
    <w:rsid w:val="00F25696"/>
    <w:rsid w:val="00F27E49"/>
    <w:rsid w:val="00F27FEC"/>
    <w:rsid w:val="00F41E8C"/>
    <w:rsid w:val="00F4546C"/>
    <w:rsid w:val="00F538CC"/>
    <w:rsid w:val="00F55F10"/>
    <w:rsid w:val="00F578BB"/>
    <w:rsid w:val="00F62304"/>
    <w:rsid w:val="00F643C9"/>
    <w:rsid w:val="00F656E3"/>
    <w:rsid w:val="00F82CC2"/>
    <w:rsid w:val="00F83D9C"/>
    <w:rsid w:val="00F87F6D"/>
    <w:rsid w:val="00F90406"/>
    <w:rsid w:val="00FA3326"/>
    <w:rsid w:val="00FB68AC"/>
    <w:rsid w:val="00FB72E8"/>
    <w:rsid w:val="00FC1931"/>
    <w:rsid w:val="00FC1CD3"/>
    <w:rsid w:val="00FC2BBD"/>
    <w:rsid w:val="00FD0EFB"/>
    <w:rsid w:val="00FD3DED"/>
    <w:rsid w:val="00FD5C96"/>
    <w:rsid w:val="00FE6066"/>
    <w:rsid w:val="00FE7DAF"/>
    <w:rsid w:val="00FF543B"/>
    <w:rsid w:val="00FF5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C5942"/>
  <w15:docId w15:val="{A66A6A4E-68F0-423B-810A-80289F9C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F6C00"/>
    <w:pPr>
      <w:tabs>
        <w:tab w:val="center" w:pos="4819"/>
        <w:tab w:val="right" w:pos="9638"/>
      </w:tabs>
    </w:pPr>
  </w:style>
  <w:style w:type="character" w:customStyle="1" w:styleId="PoratDiagrama">
    <w:name w:val="Poraštė Diagrama"/>
    <w:basedOn w:val="Numatytasispastraiposriftas"/>
    <w:link w:val="Porat"/>
    <w:rsid w:val="002F6C00"/>
  </w:style>
  <w:style w:type="paragraph" w:styleId="Antrats">
    <w:name w:val="header"/>
    <w:basedOn w:val="prastasis"/>
    <w:link w:val="AntratsDiagrama"/>
    <w:uiPriority w:val="99"/>
    <w:rsid w:val="002F6C00"/>
    <w:pPr>
      <w:tabs>
        <w:tab w:val="center" w:pos="4819"/>
        <w:tab w:val="right" w:pos="9638"/>
      </w:tabs>
    </w:pPr>
  </w:style>
  <w:style w:type="character" w:customStyle="1" w:styleId="AntratsDiagrama">
    <w:name w:val="Antraštės Diagrama"/>
    <w:basedOn w:val="Numatytasispastraiposriftas"/>
    <w:link w:val="Antrats"/>
    <w:uiPriority w:val="99"/>
    <w:rsid w:val="002F6C00"/>
  </w:style>
  <w:style w:type="paragraph" w:styleId="Sraopastraipa">
    <w:name w:val="List Paragraph"/>
    <w:basedOn w:val="prastasis"/>
    <w:uiPriority w:val="34"/>
    <w:qFormat/>
    <w:rsid w:val="00E40F59"/>
    <w:pPr>
      <w:ind w:left="720"/>
      <w:contextualSpacing/>
    </w:pPr>
  </w:style>
  <w:style w:type="paragraph" w:customStyle="1" w:styleId="tajtip">
    <w:name w:val="tajtip"/>
    <w:basedOn w:val="prastasis"/>
    <w:rsid w:val="00A218A1"/>
    <w:pPr>
      <w:spacing w:before="100" w:beforeAutospacing="1" w:after="100" w:afterAutospacing="1"/>
    </w:pPr>
    <w:rPr>
      <w:szCs w:val="24"/>
      <w:lang w:eastAsia="lt-LT"/>
    </w:rPr>
  </w:style>
  <w:style w:type="paragraph" w:customStyle="1" w:styleId="tartip">
    <w:name w:val="tartip"/>
    <w:basedOn w:val="prastasis"/>
    <w:rsid w:val="00A218A1"/>
    <w:pPr>
      <w:spacing w:before="100" w:beforeAutospacing="1" w:after="100" w:afterAutospacing="1"/>
    </w:pPr>
    <w:rPr>
      <w:szCs w:val="24"/>
      <w:lang w:eastAsia="lt-LT"/>
    </w:rPr>
  </w:style>
  <w:style w:type="paragraph" w:styleId="Debesliotekstas">
    <w:name w:val="Balloon Text"/>
    <w:basedOn w:val="prastasis"/>
    <w:link w:val="DebesliotekstasDiagrama"/>
    <w:rsid w:val="00FD3DED"/>
    <w:rPr>
      <w:rFonts w:ascii="Segoe UI" w:hAnsi="Segoe UI" w:cs="Segoe UI"/>
      <w:sz w:val="18"/>
      <w:szCs w:val="18"/>
    </w:rPr>
  </w:style>
  <w:style w:type="character" w:customStyle="1" w:styleId="DebesliotekstasDiagrama">
    <w:name w:val="Debesėlio tekstas Diagrama"/>
    <w:link w:val="Debesliotekstas"/>
    <w:rsid w:val="00FD3DED"/>
    <w:rPr>
      <w:rFonts w:ascii="Segoe UI" w:hAnsi="Segoe UI" w:cs="Segoe UI"/>
      <w:sz w:val="18"/>
      <w:szCs w:val="18"/>
    </w:rPr>
  </w:style>
  <w:style w:type="character" w:styleId="Hipersaitas">
    <w:name w:val="Hyperlink"/>
    <w:unhideWhenUsed/>
    <w:rsid w:val="0087271D"/>
    <w:rPr>
      <w:color w:val="0563C1"/>
      <w:u w:val="single"/>
    </w:rPr>
  </w:style>
  <w:style w:type="character" w:customStyle="1" w:styleId="Neapdorotaspaminjimas1">
    <w:name w:val="Neapdorotas paminėjimas1"/>
    <w:uiPriority w:val="99"/>
    <w:semiHidden/>
    <w:unhideWhenUsed/>
    <w:rsid w:val="0087271D"/>
    <w:rPr>
      <w:color w:val="605E5C"/>
      <w:shd w:val="clear" w:color="auto" w:fill="E1DFDD"/>
    </w:rPr>
  </w:style>
  <w:style w:type="character" w:styleId="Perirtashipersaitas">
    <w:name w:val="FollowedHyperlink"/>
    <w:semiHidden/>
    <w:unhideWhenUsed/>
    <w:rsid w:val="007277EF"/>
    <w:rPr>
      <w:color w:val="954F72"/>
      <w:u w:val="single"/>
    </w:rPr>
  </w:style>
  <w:style w:type="paragraph" w:styleId="Pagrindinistekstas">
    <w:name w:val="Body Text"/>
    <w:basedOn w:val="prastasis"/>
    <w:link w:val="PagrindinistekstasDiagrama"/>
    <w:unhideWhenUsed/>
    <w:rsid w:val="009719DE"/>
    <w:pPr>
      <w:spacing w:after="120"/>
    </w:pPr>
    <w:rPr>
      <w:rFonts w:ascii="TimesLT" w:hAnsi="TimesLT"/>
      <w:lang w:val="en-US" w:eastAsia="lt-LT"/>
    </w:rPr>
  </w:style>
  <w:style w:type="character" w:customStyle="1" w:styleId="PagrindinistekstasDiagrama">
    <w:name w:val="Pagrindinis tekstas Diagrama"/>
    <w:link w:val="Pagrindinistekstas"/>
    <w:rsid w:val="009719DE"/>
    <w:rPr>
      <w:rFonts w:ascii="TimesLT" w:hAnsi="TimesLT"/>
      <w:sz w:val="24"/>
      <w:lang w:val="en-US"/>
    </w:rPr>
  </w:style>
  <w:style w:type="table" w:styleId="Lentelstinklelis">
    <w:name w:val="Table Grid"/>
    <w:basedOn w:val="prastojilentel"/>
    <w:rsid w:val="002F7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05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0706179">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87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e97d44ea9994812b29b2648f5894b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9170-D9A7-45B6-8137-5D66F93D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3e97d44ea9994812b29b2648f5894b93.dot</Template>
  <TotalTime>1</TotalTime>
  <Pages>4</Pages>
  <Words>4833</Words>
  <Characters>2755</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vector>
  </TitlesOfParts>
  <Manager>2018-11-29</Manager>
  <Company>Sveikatos apsaugos ministerija</Company>
  <LinksUpToDate>false</LinksUpToDate>
  <CharactersWithSpaces>7573</CharactersWithSpaces>
  <SharedDoc>false</SharedDoc>
  <HyperlinkBase/>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LEIDIMO LAIDOTI IŠDAVIMO, LAIDOJIMO IR KAPINIŲ LANKYMO, KAPINIŲ IR LAIDOJIMO VIETŲ TVARKYMO, KAPAVIETĖS PRIPAŽINIMO NEPRIŽIŪRIMA KAPAVIETE IR KAPAVIETĖS (KAPO) IDENTIFIKAVIMO, KONFESINIŲ KAPINIŲ SUTEIKIMO ANYKŠČIŲ RAJONO SAVIVALDYBĖS TERITORIJOJE, KAPINIŲ SĄRAŠŲ SKELBIMO SAVIVALDYBĖS INTERNETO SVETAINĖJE TVARKOS APRAŠO PATVIRTINIMO</dc:title>
  <dc:subject>1-TS-299</dc:subject>
  <dc:creator>ANYKŠČIŲ RAJONO SAVIVALDYBĖS TARYBA</dc:creator>
  <cp:lastModifiedBy>Taryba</cp:lastModifiedBy>
  <cp:revision>2</cp:revision>
  <cp:lastPrinted>2023-03-08T07:49:00Z</cp:lastPrinted>
  <dcterms:created xsi:type="dcterms:W3CDTF">2023-09-20T13:27:00Z</dcterms:created>
  <dcterms:modified xsi:type="dcterms:W3CDTF">2023-09-20T13:27:00Z</dcterms:modified>
  <cp:category>SPRENDIMAS</cp:category>
</cp:coreProperties>
</file>